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BE309" w14:textId="3C258148" w:rsidR="00644B21" w:rsidRPr="001F274F" w:rsidRDefault="00644B21" w:rsidP="00644B21">
      <w:pPr>
        <w:tabs>
          <w:tab w:val="center" w:pos="4536"/>
          <w:tab w:val="right" w:pos="8280"/>
          <w:tab w:val="right" w:pos="9639"/>
        </w:tabs>
        <w:ind w:right="2"/>
        <w:rPr>
          <w:rFonts w:ascii="Arial" w:hAnsi="Arial" w:cs="Arial"/>
          <w:b/>
          <w:bCs/>
          <w:sz w:val="24"/>
        </w:rPr>
      </w:pPr>
      <w:r>
        <w:rPr>
          <w:rFonts w:ascii="Arial" w:hAnsi="Arial" w:cs="Arial"/>
          <w:b/>
          <w:bCs/>
          <w:sz w:val="24"/>
        </w:rPr>
        <w:t>3GPP TSG RAN WG1 #11</w:t>
      </w:r>
      <w:r w:rsidR="00565953">
        <w:rPr>
          <w:rFonts w:ascii="Arial" w:hAnsi="Arial" w:cs="Arial"/>
          <w:b/>
          <w:bCs/>
          <w:sz w:val="24"/>
        </w:rPr>
        <w:t>4</w:t>
      </w:r>
      <w:r>
        <w:rPr>
          <w:rFonts w:ascii="Arial" w:hAnsi="Arial" w:cs="Arial"/>
          <w:b/>
          <w:bCs/>
          <w:sz w:val="24"/>
        </w:rPr>
        <w:tab/>
      </w:r>
      <w:r w:rsidRPr="001F274F">
        <w:rPr>
          <w:rFonts w:ascii="Arial" w:hAnsi="Arial" w:cs="Arial"/>
          <w:b/>
          <w:bCs/>
          <w:sz w:val="24"/>
        </w:rPr>
        <w:tab/>
      </w:r>
      <w:r w:rsidRPr="001F274F">
        <w:rPr>
          <w:rFonts w:ascii="Arial" w:hAnsi="Arial" w:cs="Arial"/>
          <w:b/>
          <w:bCs/>
          <w:sz w:val="24"/>
        </w:rPr>
        <w:tab/>
      </w:r>
      <w:r w:rsidR="00196E42" w:rsidRPr="00196E42">
        <w:rPr>
          <w:rFonts w:ascii="Arial" w:hAnsi="Arial" w:cs="Arial"/>
          <w:b/>
          <w:bCs/>
          <w:sz w:val="24"/>
        </w:rPr>
        <w:t>R1-2308062</w:t>
      </w:r>
    </w:p>
    <w:p w14:paraId="3BF1B8F2" w14:textId="61CD0B86" w:rsidR="00644B21" w:rsidRPr="009A05F8" w:rsidRDefault="004F4770" w:rsidP="009A05F8">
      <w:pPr>
        <w:tabs>
          <w:tab w:val="center" w:pos="4536"/>
          <w:tab w:val="right" w:pos="9072"/>
        </w:tabs>
        <w:rPr>
          <w:rFonts w:ascii="Arial" w:eastAsia="MS Mincho" w:hAnsi="Arial" w:cs="Arial"/>
          <w:b/>
          <w:bCs/>
          <w:sz w:val="24"/>
          <w:lang w:eastAsia="ja-JP"/>
        </w:rPr>
      </w:pPr>
      <w:r w:rsidRPr="00ED5D4B">
        <w:rPr>
          <w:rFonts w:ascii="Arial" w:eastAsia="MS Mincho" w:hAnsi="Arial" w:cs="Arial"/>
          <w:b/>
          <w:bCs/>
          <w:sz w:val="24"/>
          <w:lang w:eastAsia="ja-JP"/>
        </w:rPr>
        <w:t>Toulouse, France, August</w:t>
      </w:r>
      <w:r w:rsidR="009A05F8" w:rsidRPr="00BB14FF">
        <w:rPr>
          <w:rFonts w:ascii="Arial" w:eastAsia="MS Mincho" w:hAnsi="Arial" w:cs="Arial"/>
          <w:b/>
          <w:bCs/>
          <w:sz w:val="24"/>
          <w:lang w:eastAsia="ja-JP"/>
        </w:rPr>
        <w:t xml:space="preserve"> 2</w:t>
      </w:r>
      <w:r>
        <w:rPr>
          <w:rFonts w:ascii="Arial" w:eastAsia="MS Mincho" w:hAnsi="Arial" w:cs="Arial"/>
          <w:b/>
          <w:bCs/>
          <w:sz w:val="24"/>
          <w:lang w:eastAsia="ja-JP"/>
        </w:rPr>
        <w:t>1</w:t>
      </w:r>
      <w:r>
        <w:rPr>
          <w:rFonts w:ascii="Arial" w:eastAsia="MS Mincho" w:hAnsi="Arial" w:cs="Arial"/>
          <w:b/>
          <w:bCs/>
          <w:sz w:val="24"/>
          <w:vertAlign w:val="superscript"/>
          <w:lang w:eastAsia="ja-JP"/>
        </w:rPr>
        <w:t>st</w:t>
      </w:r>
      <w:r w:rsidR="009A05F8" w:rsidRPr="00BB14FF">
        <w:rPr>
          <w:rFonts w:ascii="Arial" w:eastAsia="MS Mincho" w:hAnsi="Arial" w:cs="Arial"/>
          <w:b/>
          <w:bCs/>
          <w:sz w:val="24"/>
          <w:lang w:eastAsia="ja-JP"/>
        </w:rPr>
        <w:t xml:space="preserve"> – </w:t>
      </w:r>
      <w:r w:rsidRPr="00ED5D4B">
        <w:rPr>
          <w:rFonts w:ascii="Arial" w:eastAsia="MS Mincho" w:hAnsi="Arial" w:cs="Arial"/>
          <w:b/>
          <w:bCs/>
          <w:sz w:val="24"/>
          <w:lang w:eastAsia="ja-JP"/>
        </w:rPr>
        <w:t>August</w:t>
      </w:r>
      <w:r w:rsidRPr="00BB14FF">
        <w:rPr>
          <w:rFonts w:ascii="Arial" w:eastAsia="MS Mincho" w:hAnsi="Arial" w:cs="Arial"/>
          <w:b/>
          <w:bCs/>
          <w:sz w:val="24"/>
          <w:lang w:eastAsia="ja-JP"/>
        </w:rPr>
        <w:t xml:space="preserve"> </w:t>
      </w:r>
      <w:r w:rsidR="009A05F8" w:rsidRPr="00BB14FF">
        <w:rPr>
          <w:rFonts w:ascii="Arial" w:eastAsia="MS Mincho" w:hAnsi="Arial" w:cs="Arial"/>
          <w:b/>
          <w:bCs/>
          <w:sz w:val="24"/>
          <w:lang w:eastAsia="ja-JP"/>
        </w:rPr>
        <w:t>2</w:t>
      </w:r>
      <w:r>
        <w:rPr>
          <w:rFonts w:ascii="Arial" w:eastAsia="MS Mincho" w:hAnsi="Arial" w:cs="Arial"/>
          <w:b/>
          <w:bCs/>
          <w:sz w:val="24"/>
          <w:lang w:eastAsia="ja-JP"/>
        </w:rPr>
        <w:t>5</w:t>
      </w:r>
      <w:r w:rsidR="009A05F8" w:rsidRPr="00BB14FF">
        <w:rPr>
          <w:rFonts w:ascii="Arial" w:eastAsia="MS Mincho" w:hAnsi="Arial" w:cs="Arial"/>
          <w:b/>
          <w:bCs/>
          <w:sz w:val="24"/>
          <w:vertAlign w:val="superscript"/>
          <w:lang w:eastAsia="ja-JP"/>
        </w:rPr>
        <w:t>th</w:t>
      </w:r>
      <w:r w:rsidR="009A05F8" w:rsidRPr="00BB14FF">
        <w:rPr>
          <w:rFonts w:ascii="Arial" w:eastAsia="MS Mincho" w:hAnsi="Arial" w:cs="Arial"/>
          <w:b/>
          <w:bCs/>
          <w:sz w:val="24"/>
          <w:lang w:eastAsia="ja-JP"/>
        </w:rPr>
        <w:t>, 2023</w:t>
      </w:r>
    </w:p>
    <w:p w14:paraId="08D37A17" w14:textId="77777777" w:rsidR="00AD25DD" w:rsidRPr="00644B21" w:rsidRDefault="00AD25DD" w:rsidP="00572B09">
      <w:pPr>
        <w:spacing w:after="60"/>
        <w:ind w:left="1985" w:hanging="1985"/>
        <w:rPr>
          <w:rFonts w:ascii="Arial" w:hAnsi="Arial" w:cs="Arial"/>
          <w:b/>
          <w:sz w:val="22"/>
          <w:szCs w:val="22"/>
        </w:rPr>
      </w:pPr>
    </w:p>
    <w:p w14:paraId="5332155C" w14:textId="7D3ABAE0"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B776E6">
        <w:rPr>
          <w:rFonts w:ascii="Arial" w:hAnsi="Arial" w:cs="Arial"/>
          <w:b/>
          <w:sz w:val="22"/>
          <w:szCs w:val="22"/>
        </w:rPr>
        <w:t>2</w:t>
      </w:r>
      <w:r>
        <w:rPr>
          <w:rFonts w:ascii="Arial" w:hAnsi="Arial" w:cs="Arial"/>
          <w:b/>
          <w:sz w:val="22"/>
          <w:szCs w:val="22"/>
        </w:rPr>
        <w:t>.</w:t>
      </w:r>
      <w:r w:rsidR="00233E00">
        <w:rPr>
          <w:rFonts w:ascii="Arial" w:hAnsi="Arial" w:cs="Arial"/>
          <w:b/>
          <w:sz w:val="22"/>
          <w:szCs w:val="22"/>
        </w:rPr>
        <w:t>3</w:t>
      </w:r>
    </w:p>
    <w:p w14:paraId="436A5605" w14:textId="0BEE9A49"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26267F" w:rsidRPr="0026267F">
        <w:rPr>
          <w:rFonts w:ascii="Arial" w:hAnsi="Arial" w:cs="Arial"/>
          <w:b/>
          <w:sz w:val="22"/>
          <w:szCs w:val="22"/>
        </w:rPr>
        <w:t xml:space="preserve">Dynamic </w:t>
      </w:r>
      <w:r w:rsidR="00E851F1" w:rsidRPr="0026267F">
        <w:rPr>
          <w:rFonts w:ascii="Arial" w:hAnsi="Arial" w:cs="Arial"/>
          <w:b/>
          <w:sz w:val="22"/>
          <w:szCs w:val="22"/>
        </w:rPr>
        <w:t>waveform</w:t>
      </w:r>
      <w:r w:rsidR="00E851F1">
        <w:rPr>
          <w:rFonts w:ascii="Arial" w:hAnsi="Arial" w:cs="Arial"/>
          <w:b/>
          <w:sz w:val="22"/>
          <w:szCs w:val="22"/>
        </w:rPr>
        <w:t xml:space="preserve"> </w:t>
      </w:r>
      <w:r w:rsidR="0026267F" w:rsidRPr="0026267F">
        <w:rPr>
          <w:rFonts w:ascii="Arial" w:hAnsi="Arial" w:cs="Arial"/>
          <w:b/>
          <w:sz w:val="22"/>
          <w:szCs w:val="22"/>
        </w:rPr>
        <w:t>switching</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33AA16AD" w14:textId="35FCED13" w:rsidR="001E3E2D" w:rsidRDefault="001E3E2D" w:rsidP="001E3E2D">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A07097">
        <w:rPr>
          <w:rFonts w:ascii="Times New Roman" w:hAnsi="Times New Roman"/>
          <w:b w:val="0"/>
          <w:bCs/>
          <w:sz w:val="20"/>
          <w:lang w:eastAsia="zh-TW"/>
        </w:rPr>
        <w:t>2</w:t>
      </w:r>
      <w:r w:rsidR="00347E3E">
        <w:rPr>
          <w:rFonts w:ascii="Times New Roman" w:hAnsi="Times New Roman"/>
          <w:b w:val="0"/>
          <w:bCs/>
          <w:sz w:val="20"/>
          <w:lang w:eastAsia="zh-TW"/>
        </w:rPr>
        <w:t>bis-e</w:t>
      </w:r>
      <w:r w:rsidR="009D5DDE">
        <w:rPr>
          <w:rFonts w:ascii="Times New Roman" w:hAnsi="Times New Roman"/>
          <w:b w:val="0"/>
          <w:bCs/>
          <w:sz w:val="20"/>
          <w:lang w:eastAsia="zh-TW"/>
        </w:rPr>
        <w:t xml:space="preserve"> [1]</w:t>
      </w:r>
      <w:r>
        <w:rPr>
          <w:rFonts w:ascii="Times New Roman" w:hAnsi="Times New Roman"/>
          <w:b w:val="0"/>
          <w:bCs/>
          <w:sz w:val="20"/>
          <w:lang w:eastAsia="zh-TW"/>
        </w:rPr>
        <w:t>, the following agreements were made for dynamic waveform switching:</w:t>
      </w:r>
    </w:p>
    <w:tbl>
      <w:tblPr>
        <w:tblStyle w:val="TableGrid"/>
        <w:tblW w:w="0" w:type="auto"/>
        <w:tblLook w:val="04A0" w:firstRow="1" w:lastRow="0" w:firstColumn="1" w:lastColumn="0" w:noHBand="0" w:noVBand="1"/>
      </w:tblPr>
      <w:tblGrid>
        <w:gridCol w:w="9631"/>
      </w:tblGrid>
      <w:tr w:rsidR="001E3E2D" w14:paraId="1B446CF5" w14:textId="77777777" w:rsidTr="001E3E2D">
        <w:tc>
          <w:tcPr>
            <w:tcW w:w="9631" w:type="dxa"/>
          </w:tcPr>
          <w:p w14:paraId="6FED4026" w14:textId="77777777" w:rsidR="00D13413" w:rsidRDefault="00D13413" w:rsidP="00D13413">
            <w:pPr>
              <w:rPr>
                <w:rFonts w:ascii="Times New Roman" w:eastAsia="DengXian" w:hAnsi="Times New Roman"/>
                <w:szCs w:val="20"/>
                <w:highlight w:val="green"/>
                <w:lang w:eastAsia="zh-CN"/>
              </w:rPr>
            </w:pPr>
            <w:r>
              <w:rPr>
                <w:rFonts w:ascii="Times New Roman" w:eastAsia="DengXian" w:hAnsi="Times New Roman"/>
                <w:szCs w:val="20"/>
                <w:highlight w:val="green"/>
                <w:lang w:eastAsia="zh-CN"/>
              </w:rPr>
              <w:t>Agreement</w:t>
            </w:r>
          </w:p>
          <w:p w14:paraId="7BC2DB27" w14:textId="77777777" w:rsidR="00D13413" w:rsidRDefault="00D13413" w:rsidP="00D13413">
            <w:pPr>
              <w:rPr>
                <w:rFonts w:ascii="Times New Roman" w:hAnsi="Times New Roman"/>
                <w:szCs w:val="20"/>
              </w:rPr>
            </w:pPr>
            <w:r>
              <w:rPr>
                <w:rFonts w:ascii="Times New Roman" w:hAnsi="Times New Roman"/>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7D5E4FFD" w14:textId="77777777" w:rsidR="00D13413" w:rsidRDefault="00D13413">
            <w:pPr>
              <w:numPr>
                <w:ilvl w:val="0"/>
                <w:numId w:val="8"/>
              </w:numPr>
              <w:rPr>
                <w:lang w:eastAsia="x-none"/>
              </w:rPr>
            </w:pPr>
            <w:r>
              <w:rPr>
                <w:rFonts w:ascii="Times New Roman" w:hAnsi="Times New Roman"/>
                <w:szCs w:val="20"/>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szCs w:val="20"/>
              </w:rPr>
              <w:t>If N=0, the UE ignores the field for the indicated waveform.</w:t>
            </w:r>
          </w:p>
          <w:p w14:paraId="262FA19C" w14:textId="77777777" w:rsidR="00D13413" w:rsidRDefault="00D13413" w:rsidP="00D13413">
            <w:pPr>
              <w:rPr>
                <w:rFonts w:ascii="Times New Roman" w:eastAsia="DengXian" w:hAnsi="Times New Roman"/>
                <w:szCs w:val="20"/>
              </w:rPr>
            </w:pPr>
          </w:p>
          <w:p w14:paraId="0C57AB87" w14:textId="77777777" w:rsidR="00D13413" w:rsidRDefault="00D13413" w:rsidP="00D13413">
            <w:pPr>
              <w:rPr>
                <w:rFonts w:ascii="Times New Roman" w:eastAsia="DengXian" w:hAnsi="Times New Roman"/>
                <w:szCs w:val="20"/>
              </w:rPr>
            </w:pPr>
          </w:p>
          <w:p w14:paraId="1A5C02F5" w14:textId="77777777" w:rsidR="00D13413" w:rsidRDefault="00D13413" w:rsidP="00D13413">
            <w:pPr>
              <w:rPr>
                <w:rFonts w:ascii="Times New Roman" w:hAnsi="Times New Roman"/>
                <w:szCs w:val="20"/>
                <w:highlight w:val="green"/>
              </w:rPr>
            </w:pPr>
            <w:r>
              <w:rPr>
                <w:rFonts w:ascii="Times New Roman" w:hAnsi="Times New Roman"/>
                <w:szCs w:val="20"/>
                <w:highlight w:val="green"/>
              </w:rPr>
              <w:t>Agreement</w:t>
            </w:r>
          </w:p>
          <w:p w14:paraId="56EA2B39" w14:textId="77777777" w:rsidR="00D13413" w:rsidRDefault="00D13413" w:rsidP="00D13413">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708908B7" w14:textId="77777777" w:rsidR="00D13413" w:rsidRDefault="00D13413">
            <w:pPr>
              <w:pStyle w:val="ListParagraph"/>
              <w:numPr>
                <w:ilvl w:val="0"/>
                <w:numId w:val="9"/>
              </w:numPr>
              <w:ind w:left="720" w:hanging="360"/>
              <w:jc w:val="both"/>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14:paraId="54203A9B" w14:textId="77777777" w:rsidR="00D13413" w:rsidRDefault="00D13413">
            <w:pPr>
              <w:pStyle w:val="ListParagraph"/>
              <w:numPr>
                <w:ilvl w:val="1"/>
                <w:numId w:val="9"/>
              </w:numPr>
              <w:jc w:val="both"/>
              <w:rPr>
                <w:rFonts w:ascii="Times New Roman" w:hAnsi="Times New Roman"/>
                <w:szCs w:val="20"/>
              </w:rPr>
            </w:pPr>
            <w:r>
              <w:rPr>
                <w:rFonts w:ascii="Times New Roman" w:hAnsi="Times New Roman"/>
                <w:szCs w:val="20"/>
              </w:rPr>
              <w:t>Details FFS.</w:t>
            </w:r>
          </w:p>
          <w:p w14:paraId="73753C53" w14:textId="77777777" w:rsidR="00D13413" w:rsidRDefault="00D13413">
            <w:pPr>
              <w:pStyle w:val="ListParagraph"/>
              <w:numPr>
                <w:ilvl w:val="1"/>
                <w:numId w:val="9"/>
              </w:numPr>
              <w:jc w:val="both"/>
              <w:rPr>
                <w:rFonts w:ascii="Times New Roman" w:hAnsi="Times New Roman"/>
                <w:szCs w:val="20"/>
              </w:rPr>
            </w:pPr>
            <w:r>
              <w:rPr>
                <w:rFonts w:ascii="Times New Roman" w:hAnsi="Times New Roman"/>
                <w:szCs w:val="20"/>
              </w:rPr>
              <w:t>Note: reporting PH information for both waveforms is not precluded.</w:t>
            </w:r>
          </w:p>
          <w:p w14:paraId="73982B31" w14:textId="77777777" w:rsidR="00D13413" w:rsidRDefault="00D13413">
            <w:pPr>
              <w:pStyle w:val="ListParagraph"/>
              <w:numPr>
                <w:ilvl w:val="1"/>
                <w:numId w:val="9"/>
              </w:numPr>
              <w:jc w:val="both"/>
              <w:rPr>
                <w:rFonts w:ascii="Times New Roman" w:hAnsi="Times New Roman"/>
                <w:szCs w:val="20"/>
              </w:rPr>
            </w:pPr>
            <w:r>
              <w:rPr>
                <w:rFonts w:ascii="Times New Roman" w:hAnsi="Times New Roman"/>
                <w:szCs w:val="20"/>
              </w:rPr>
              <w:t>Note: additional trigger for PH for reference PUSCH is not precluded.</w:t>
            </w:r>
          </w:p>
          <w:p w14:paraId="2FBDFE7F" w14:textId="77777777" w:rsidR="00D13413" w:rsidRDefault="00D13413">
            <w:pPr>
              <w:pStyle w:val="ListParagraph"/>
              <w:numPr>
                <w:ilvl w:val="0"/>
                <w:numId w:val="9"/>
              </w:numPr>
              <w:ind w:left="720" w:hanging="360"/>
              <w:jc w:val="both"/>
              <w:rPr>
                <w:rFonts w:ascii="Times New Roman" w:hAnsi="Times New Roman"/>
                <w:szCs w:val="20"/>
              </w:rPr>
            </w:pPr>
            <w:r>
              <w:rPr>
                <w:rFonts w:ascii="Times New Roman" w:hAnsi="Times New Roman"/>
                <w:szCs w:val="20"/>
              </w:rPr>
              <w:t>Option 2: New trigger of power headroom report based on waveform switching event.</w:t>
            </w:r>
          </w:p>
          <w:p w14:paraId="26D9262E" w14:textId="77777777" w:rsidR="00D13413" w:rsidRDefault="00D13413">
            <w:pPr>
              <w:pStyle w:val="ListParagraph"/>
              <w:numPr>
                <w:ilvl w:val="1"/>
                <w:numId w:val="9"/>
              </w:numPr>
              <w:jc w:val="both"/>
              <w:rPr>
                <w:rFonts w:ascii="Times New Roman" w:hAnsi="Times New Roman"/>
                <w:szCs w:val="20"/>
              </w:rPr>
            </w:pPr>
            <w:r>
              <w:rPr>
                <w:rFonts w:ascii="Times New Roman" w:hAnsi="Times New Roman"/>
                <w:szCs w:val="20"/>
              </w:rPr>
              <w:t>Details FFS.</w:t>
            </w:r>
          </w:p>
          <w:p w14:paraId="739A7698" w14:textId="77777777" w:rsidR="00D13413" w:rsidRDefault="00D13413">
            <w:pPr>
              <w:pStyle w:val="ListParagraph"/>
              <w:numPr>
                <w:ilvl w:val="0"/>
                <w:numId w:val="9"/>
              </w:numPr>
              <w:ind w:left="720" w:hanging="360"/>
              <w:jc w:val="both"/>
              <w:rPr>
                <w:rFonts w:ascii="Times New Roman" w:hAnsi="Times New Roman"/>
                <w:szCs w:val="20"/>
              </w:rPr>
            </w:pPr>
            <w:r>
              <w:rPr>
                <w:rFonts w:ascii="Times New Roman" w:hAnsi="Times New Roman"/>
                <w:szCs w:val="20"/>
              </w:rPr>
              <w:t>Option 3: Both Option 1 and Option 2.</w:t>
            </w:r>
          </w:p>
          <w:p w14:paraId="07C494CA" w14:textId="77777777" w:rsidR="00D13413" w:rsidRDefault="00D13413">
            <w:pPr>
              <w:pStyle w:val="ListParagraph"/>
              <w:numPr>
                <w:ilvl w:val="1"/>
                <w:numId w:val="9"/>
              </w:numPr>
              <w:jc w:val="both"/>
              <w:rPr>
                <w:rFonts w:ascii="Times New Roman" w:hAnsi="Times New Roman"/>
                <w:szCs w:val="20"/>
              </w:rPr>
            </w:pPr>
            <w:r>
              <w:rPr>
                <w:rFonts w:ascii="Times New Roman" w:hAnsi="Times New Roman"/>
                <w:szCs w:val="20"/>
              </w:rPr>
              <w:t>Details FFS.</w:t>
            </w:r>
          </w:p>
          <w:p w14:paraId="1B8CCEB2" w14:textId="77777777" w:rsidR="00D13413" w:rsidRDefault="00D13413">
            <w:pPr>
              <w:pStyle w:val="ListParagraph"/>
              <w:numPr>
                <w:ilvl w:val="0"/>
                <w:numId w:val="9"/>
              </w:numPr>
              <w:ind w:left="720" w:hanging="360"/>
              <w:jc w:val="both"/>
              <w:rPr>
                <w:rFonts w:ascii="Times New Roman" w:hAnsi="Times New Roman"/>
                <w:szCs w:val="20"/>
              </w:rPr>
            </w:pPr>
            <w:r>
              <w:rPr>
                <w:rFonts w:ascii="Times New Roman" w:hAnsi="Times New Roman"/>
                <w:szCs w:val="20"/>
              </w:rPr>
              <w:t>Option 4: No enhancement.</w:t>
            </w:r>
          </w:p>
          <w:p w14:paraId="03E236D1" w14:textId="77777777" w:rsidR="00D13413" w:rsidRDefault="00D13413" w:rsidP="00D13413">
            <w:pPr>
              <w:rPr>
                <w:lang w:eastAsia="x-none"/>
              </w:rPr>
            </w:pPr>
          </w:p>
          <w:p w14:paraId="185DB397" w14:textId="77777777" w:rsidR="00D13413" w:rsidRDefault="00D13413" w:rsidP="00D13413">
            <w:pPr>
              <w:rPr>
                <w:rFonts w:eastAsia="DengXian"/>
                <w:lang w:eastAsia="zh-CN"/>
              </w:rPr>
            </w:pPr>
            <w:r>
              <w:rPr>
                <w:rFonts w:eastAsia="DengXian"/>
                <w:lang w:eastAsia="zh-CN"/>
              </w:rPr>
              <w:t>Conclusion</w:t>
            </w:r>
          </w:p>
          <w:p w14:paraId="5DBF5C27" w14:textId="77777777" w:rsidR="00D13413" w:rsidRDefault="00D13413" w:rsidP="00D13413">
            <w:pPr>
              <w:rPr>
                <w:rFonts w:ascii="Times New Roman" w:hAnsi="Times New Roman"/>
                <w:szCs w:val="20"/>
              </w:rPr>
            </w:pPr>
            <w:r>
              <w:rPr>
                <w:rFonts w:ascii="Times New Roman" w:hAnsi="Times New Roman"/>
                <w:szCs w:val="20"/>
              </w:rPr>
              <w:t xml:space="preserve">For PUSCH transmission scheduled by C-RNTI with DCI format 0_0, UE considers transform precoding enabled or disabled according to </w:t>
            </w:r>
            <w:r>
              <w:rPr>
                <w:rFonts w:ascii="Times New Roman" w:hAnsi="Times New Roman"/>
                <w:i/>
                <w:iCs/>
                <w:szCs w:val="20"/>
              </w:rPr>
              <w:t>msg3-transformPrecoder</w:t>
            </w:r>
            <w:r>
              <w:rPr>
                <w:rFonts w:ascii="Times New Roman" w:hAnsi="Times New Roman"/>
                <w:szCs w:val="20"/>
              </w:rPr>
              <w:t xml:space="preserve"> as in legacy.</w:t>
            </w:r>
          </w:p>
          <w:p w14:paraId="113F3C22" w14:textId="77777777" w:rsidR="00D13413" w:rsidRDefault="00D13413" w:rsidP="00D13413">
            <w:pPr>
              <w:rPr>
                <w:lang w:eastAsia="x-none"/>
              </w:rPr>
            </w:pPr>
          </w:p>
          <w:p w14:paraId="41F29069" w14:textId="77777777" w:rsidR="00D13413" w:rsidRDefault="00D13413" w:rsidP="00D13413">
            <w:pPr>
              <w:rPr>
                <w:lang w:eastAsia="x-none"/>
              </w:rPr>
            </w:pPr>
          </w:p>
          <w:p w14:paraId="119ADE7E" w14:textId="77777777" w:rsidR="00D13413" w:rsidRDefault="00D13413" w:rsidP="00D13413">
            <w:pPr>
              <w:rPr>
                <w:rFonts w:ascii="Times New Roman" w:eastAsia="Microsoft YaHei UI" w:hAnsi="Times New Roman"/>
                <w:color w:val="000000"/>
                <w:szCs w:val="20"/>
                <w:highlight w:val="green"/>
                <w:shd w:val="clear" w:color="auto" w:fill="FF00FF"/>
                <w:lang w:eastAsia="zh-CN"/>
              </w:rPr>
            </w:pPr>
            <w:r>
              <w:rPr>
                <w:rFonts w:ascii="Times New Roman" w:eastAsia="Microsoft YaHei UI" w:hAnsi="Times New Roman"/>
                <w:b/>
                <w:bCs/>
                <w:color w:val="000000"/>
                <w:szCs w:val="20"/>
                <w:highlight w:val="green"/>
                <w:shd w:val="clear" w:color="auto" w:fill="FF00FF"/>
                <w:lang w:eastAsia="zh-CN"/>
              </w:rPr>
              <w:t>Agreement</w:t>
            </w:r>
          </w:p>
          <w:p w14:paraId="7D565326" w14:textId="77777777" w:rsidR="00D13413" w:rsidRDefault="00D13413" w:rsidP="00D13413">
            <w:pPr>
              <w:rPr>
                <w:rFonts w:ascii="Times New Roman" w:eastAsia="Microsoft YaHei UI" w:hAnsi="Times New Roman"/>
                <w:color w:val="000000"/>
                <w:sz w:val="24"/>
                <w:lang w:val="en-US" w:eastAsia="zh-CN"/>
              </w:rPr>
            </w:pPr>
            <w:r>
              <w:rPr>
                <w:rFonts w:ascii="Times New Roman" w:eastAsia="Microsoft YaHei UI" w:hAnsi="Times New Roman"/>
                <w:color w:val="000000"/>
                <w:szCs w:val="20"/>
                <w:lang w:eastAsia="zh-CN"/>
              </w:rPr>
              <w:t>Dynamic waveform switching is configured separately for each BWP, within </w:t>
            </w:r>
            <w:r>
              <w:rPr>
                <w:rFonts w:ascii="Times New Roman" w:eastAsia="Microsoft YaHei UI" w:hAnsi="Times New Roman"/>
                <w:i/>
                <w:iCs/>
                <w:color w:val="000000"/>
                <w:szCs w:val="20"/>
                <w:lang w:eastAsia="zh-CN"/>
              </w:rPr>
              <w:t>PUSCH-Config</w:t>
            </w:r>
            <w:r>
              <w:rPr>
                <w:rFonts w:ascii="Times New Roman" w:eastAsia="Microsoft YaHei UI" w:hAnsi="Times New Roman"/>
                <w:color w:val="000000"/>
                <w:szCs w:val="20"/>
                <w:lang w:eastAsia="zh-CN"/>
              </w:rPr>
              <w:t>.</w:t>
            </w:r>
          </w:p>
          <w:p w14:paraId="73C0CEAA" w14:textId="77777777" w:rsidR="00D13413" w:rsidRDefault="00D13413" w:rsidP="00D13413">
            <w:pPr>
              <w:rPr>
                <w:lang w:val="en-US" w:eastAsia="x-none"/>
              </w:rPr>
            </w:pPr>
          </w:p>
          <w:p w14:paraId="46C54552" w14:textId="77777777" w:rsidR="00D13413" w:rsidRDefault="00D13413" w:rsidP="00D13413">
            <w:pPr>
              <w:rPr>
                <w:rFonts w:ascii="Times New Roman" w:eastAsia="Microsoft YaHei UI" w:hAnsi="Times New Roman"/>
                <w:color w:val="000000"/>
                <w:szCs w:val="20"/>
                <w:highlight w:val="green"/>
                <w:shd w:val="clear" w:color="auto" w:fill="FF00FF"/>
                <w:lang w:eastAsia="zh-CN"/>
              </w:rPr>
            </w:pPr>
            <w:r>
              <w:rPr>
                <w:rFonts w:ascii="Times New Roman" w:eastAsia="Microsoft YaHei UI" w:hAnsi="Times New Roman"/>
                <w:b/>
                <w:bCs/>
                <w:color w:val="000000"/>
                <w:szCs w:val="20"/>
                <w:highlight w:val="green"/>
                <w:shd w:val="clear" w:color="auto" w:fill="FF00FF"/>
                <w:lang w:eastAsia="zh-CN"/>
              </w:rPr>
              <w:t>Agreement</w:t>
            </w:r>
          </w:p>
          <w:p w14:paraId="1901347B" w14:textId="77777777" w:rsidR="00D13413" w:rsidRDefault="00D13413" w:rsidP="00D13413">
            <w:pPr>
              <w:rPr>
                <w:rFonts w:ascii="Times New Roman" w:eastAsia="Microsoft YaHei UI" w:hAnsi="Times New Roman"/>
                <w:color w:val="000000"/>
                <w:sz w:val="24"/>
                <w:lang w:val="en-US" w:eastAsia="zh-CN"/>
              </w:rPr>
            </w:pPr>
            <w:r>
              <w:rPr>
                <w:rFonts w:ascii="Times New Roman" w:eastAsia="Microsoft YaHei UI" w:hAnsi="Times New Roman"/>
                <w:color w:val="000000"/>
                <w:szCs w:val="20"/>
                <w:lang w:eastAsia="zh-CN"/>
              </w:rPr>
              <w:t>For UE configured with multi-PUSCH scheduling in time domain</w:t>
            </w:r>
            <w:r>
              <w:rPr>
                <w:rFonts w:ascii="Times New Roman" w:eastAsia="Microsoft YaHei UI" w:hAnsi="Times New Roman"/>
                <w:szCs w:val="20"/>
                <w:lang w:eastAsia="zh-CN"/>
              </w:rPr>
              <w:t> in a carrier</w:t>
            </w:r>
            <w:r>
              <w:rPr>
                <w:rFonts w:ascii="Times New Roman" w:eastAsia="Microsoft YaHei UI" w:hAnsi="Times New Roman"/>
                <w:color w:val="FF0000"/>
                <w:szCs w:val="20"/>
                <w:lang w:eastAsia="zh-CN"/>
              </w:rPr>
              <w:t> </w:t>
            </w:r>
            <w:r>
              <w:rPr>
                <w:rFonts w:ascii="Times New Roman" w:eastAsia="Microsoft YaHei UI" w:hAnsi="Times New Roman"/>
                <w:i/>
                <w:iCs/>
                <w:color w:val="000000"/>
                <w:szCs w:val="20"/>
                <w:lang w:eastAsia="zh-CN"/>
              </w:rPr>
              <w:t>(</w:t>
            </w:r>
            <w:proofErr w:type="gramStart"/>
            <w:r>
              <w:rPr>
                <w:rFonts w:ascii="Times New Roman" w:eastAsia="Microsoft YaHei UI" w:hAnsi="Times New Roman"/>
                <w:color w:val="000000"/>
                <w:szCs w:val="20"/>
                <w:lang w:eastAsia="zh-CN"/>
              </w:rPr>
              <w:t>i.e.</w:t>
            </w:r>
            <w:proofErr w:type="gramEnd"/>
            <w:r>
              <w:rPr>
                <w:rFonts w:ascii="Times New Roman" w:eastAsia="Microsoft YaHei UI" w:hAnsi="Times New Roman"/>
                <w:color w:val="000000"/>
                <w:szCs w:val="20"/>
                <w:lang w:eastAsia="zh-CN"/>
              </w:rPr>
              <w:t> </w:t>
            </w:r>
            <w:r>
              <w:rPr>
                <w:rFonts w:ascii="Times New Roman" w:eastAsia="Microsoft YaHei UI" w:hAnsi="Times New Roman"/>
                <w:i/>
                <w:iCs/>
                <w:color w:val="000000"/>
                <w:szCs w:val="20"/>
                <w:lang w:val="en-US" w:eastAsia="zh-CN"/>
              </w:rPr>
              <w:t>pusch-TimeDomainAllocationListForMultiPUSCH</w:t>
            </w:r>
            <w:r>
              <w:rPr>
                <w:rFonts w:eastAsia="Microsoft YaHei UI" w:cs="Times"/>
                <w:color w:val="000000"/>
                <w:szCs w:val="20"/>
                <w:lang w:eastAsia="zh-CN"/>
              </w:rPr>
              <w:t>), DCI format 0_1 supports 1-bit field for dynamic waveform switching indication.</w:t>
            </w:r>
          </w:p>
          <w:p w14:paraId="5E47166B" w14:textId="77777777" w:rsidR="00D13413" w:rsidRDefault="00D13413">
            <w:pPr>
              <w:numPr>
                <w:ilvl w:val="0"/>
                <w:numId w:val="10"/>
              </w:numPr>
              <w:rPr>
                <w:rFonts w:ascii="Calibri" w:eastAsia="Microsoft YaHei UI" w:hAnsi="Calibri" w:cs="Calibri"/>
                <w:color w:val="000000"/>
                <w:sz w:val="24"/>
                <w:lang w:val="en-US" w:eastAsia="zh-CN"/>
              </w:rPr>
            </w:pPr>
            <w:r>
              <w:rPr>
                <w:rFonts w:eastAsia="Microsoft YaHei UI" w:cs="Times"/>
                <w:color w:val="000000"/>
                <w:szCs w:val="20"/>
                <w:lang w:eastAsia="zh-CN"/>
              </w:rPr>
              <w:t xml:space="preserve">When configured, 1-bit field indicates </w:t>
            </w:r>
            <w:proofErr w:type="gramStart"/>
            <w:r>
              <w:rPr>
                <w:rFonts w:eastAsia="Microsoft YaHei UI" w:cs="Times"/>
                <w:color w:val="000000"/>
                <w:szCs w:val="20"/>
                <w:lang w:eastAsia="zh-CN"/>
              </w:rPr>
              <w:t>waveform</w:t>
            </w:r>
            <w:proofErr w:type="gramEnd"/>
            <w:r>
              <w:rPr>
                <w:rFonts w:eastAsia="Microsoft YaHei UI" w:cs="Times"/>
                <w:color w:val="000000"/>
                <w:szCs w:val="20"/>
                <w:lang w:eastAsia="zh-CN"/>
              </w:rPr>
              <w:t xml:space="preserve"> for all scheduled PUSCH transmissions.</w:t>
            </w:r>
          </w:p>
          <w:p w14:paraId="6833E880" w14:textId="77777777" w:rsidR="00D13413" w:rsidRDefault="00D13413" w:rsidP="00D13413">
            <w:pPr>
              <w:rPr>
                <w:lang w:val="en-US" w:eastAsia="x-none"/>
              </w:rPr>
            </w:pPr>
          </w:p>
          <w:p w14:paraId="2A6B6A57" w14:textId="77777777" w:rsidR="00D13413" w:rsidRDefault="00D13413" w:rsidP="00D13413">
            <w:pPr>
              <w:rPr>
                <w:lang w:val="en-US" w:eastAsia="x-none"/>
              </w:rPr>
            </w:pPr>
          </w:p>
          <w:p w14:paraId="75DB5E66" w14:textId="77777777" w:rsidR="00D13413" w:rsidRDefault="00D13413" w:rsidP="00D13413">
            <w:pPr>
              <w:rPr>
                <w:rFonts w:ascii="Times New Roman" w:hAnsi="Times New Roman"/>
                <w:szCs w:val="20"/>
                <w:highlight w:val="green"/>
              </w:rPr>
            </w:pPr>
            <w:r>
              <w:rPr>
                <w:rFonts w:ascii="Times New Roman" w:hAnsi="Times New Roman"/>
                <w:b/>
                <w:bCs/>
                <w:szCs w:val="20"/>
                <w:highlight w:val="green"/>
              </w:rPr>
              <w:t>Agreement</w:t>
            </w:r>
          </w:p>
          <w:p w14:paraId="7BC1643D" w14:textId="77777777" w:rsidR="00D13413" w:rsidRDefault="00D13413" w:rsidP="00D13413">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r>
              <w:rPr>
                <w:rFonts w:ascii="Times New Roman" w:hAnsi="Times New Roman"/>
                <w:i/>
                <w:iCs/>
                <w:szCs w:val="20"/>
              </w:rPr>
              <w:t>useInterlacePUCCH-PUSCH</w:t>
            </w:r>
            <w:r>
              <w:rPr>
                <w:rFonts w:ascii="Times New Roman" w:hAnsi="Times New Roman"/>
                <w:szCs w:val="20"/>
              </w:rPr>
              <w:t xml:space="preserve"> is not configured, downselect between following options:</w:t>
            </w:r>
          </w:p>
          <w:p w14:paraId="452F7BA9" w14:textId="77777777" w:rsidR="00D13413" w:rsidRDefault="00D13413">
            <w:pPr>
              <w:numPr>
                <w:ilvl w:val="0"/>
                <w:numId w:val="11"/>
              </w:numPr>
              <w:ind w:left="426"/>
              <w:rPr>
                <w:rFonts w:ascii="Times New Roman" w:hAnsi="Times New Roman"/>
                <w:szCs w:val="20"/>
              </w:rPr>
            </w:pPr>
            <w:r>
              <w:rPr>
                <w:rFonts w:ascii="Times New Roman" w:hAnsi="Times New Roman"/>
                <w:szCs w:val="20"/>
              </w:rPr>
              <w:t>Option 1 (configuration restriction with error case handling):</w:t>
            </w:r>
          </w:p>
          <w:p w14:paraId="49A7D3D7" w14:textId="77777777" w:rsidR="00D13413" w:rsidRDefault="00D13413">
            <w:pPr>
              <w:pStyle w:val="ListParagraph"/>
              <w:numPr>
                <w:ilvl w:val="0"/>
                <w:numId w:val="9"/>
              </w:numPr>
              <w:ind w:left="72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4676C9F4" w14:textId="77777777" w:rsidR="00D13413" w:rsidRDefault="00D13413">
            <w:pPr>
              <w:pStyle w:val="ListParagraph"/>
              <w:numPr>
                <w:ilvl w:val="0"/>
                <w:numId w:val="9"/>
              </w:numPr>
              <w:ind w:left="720" w:hanging="360"/>
              <w:jc w:val="both"/>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14:paraId="562E703A" w14:textId="77777777" w:rsidR="00D13413" w:rsidRDefault="00D13413" w:rsidP="00D13413">
            <w:pPr>
              <w:ind w:left="360"/>
              <w:rPr>
                <w:rFonts w:ascii="Times New Roman" w:hAnsi="Times New Roman"/>
                <w:szCs w:val="20"/>
              </w:rPr>
            </w:pPr>
          </w:p>
          <w:p w14:paraId="4E945210" w14:textId="77777777" w:rsidR="00D13413" w:rsidRDefault="00D13413">
            <w:pPr>
              <w:numPr>
                <w:ilvl w:val="0"/>
                <w:numId w:val="11"/>
              </w:numPr>
              <w:ind w:left="426"/>
              <w:rPr>
                <w:rFonts w:ascii="Times New Roman" w:hAnsi="Times New Roman"/>
                <w:szCs w:val="20"/>
              </w:rPr>
            </w:pPr>
            <w:r>
              <w:rPr>
                <w:rFonts w:ascii="Times New Roman" w:hAnsi="Times New Roman"/>
                <w:szCs w:val="20"/>
              </w:rPr>
              <w:lastRenderedPageBreak/>
              <w:t xml:space="preserve">Option 2 (UE only uses </w:t>
            </w:r>
            <w:r>
              <w:rPr>
                <w:rFonts w:ascii="Times New Roman" w:hAnsi="Times New Roman"/>
                <w:i/>
                <w:iCs/>
                <w:szCs w:val="20"/>
              </w:rPr>
              <w:t>resourceAllocation</w:t>
            </w:r>
            <w:r>
              <w:rPr>
                <w:rFonts w:ascii="Times New Roman" w:hAnsi="Times New Roman"/>
                <w:szCs w:val="20"/>
              </w:rPr>
              <w:t xml:space="preserve"> if CP-OFDM is indicated):</w:t>
            </w:r>
          </w:p>
          <w:p w14:paraId="2B1D065B" w14:textId="77777777" w:rsidR="00D13413" w:rsidRDefault="00D13413">
            <w:pPr>
              <w:pStyle w:val="ListParagraph"/>
              <w:numPr>
                <w:ilvl w:val="0"/>
                <w:numId w:val="9"/>
              </w:numPr>
              <w:ind w:left="720" w:hanging="360"/>
              <w:jc w:val="both"/>
              <w:rPr>
                <w:rFonts w:ascii="Times New Roman" w:hAnsi="Times New Roman"/>
                <w:b/>
                <w:bCs/>
                <w:i/>
                <w:iCs/>
                <w:szCs w:val="20"/>
              </w:rPr>
            </w:pPr>
            <w:r>
              <w:rPr>
                <w:rFonts w:ascii="Times New Roman" w:hAnsi="Times New Roman"/>
                <w:szCs w:val="20"/>
              </w:rPr>
              <w:t>If DFT-S-OFDM is indicated, UE applies type 1 resource allocation.</w:t>
            </w:r>
          </w:p>
          <w:p w14:paraId="1389A308" w14:textId="77777777" w:rsidR="00D13413" w:rsidRDefault="00D13413">
            <w:pPr>
              <w:pStyle w:val="ListParagraph"/>
              <w:numPr>
                <w:ilvl w:val="0"/>
                <w:numId w:val="9"/>
              </w:numPr>
              <w:ind w:left="720" w:hanging="360"/>
              <w:jc w:val="both"/>
              <w:rPr>
                <w:rFonts w:ascii="Times New Roman" w:hAnsi="Times New Roman"/>
                <w:szCs w:val="20"/>
              </w:rPr>
            </w:pPr>
            <w:r>
              <w:rPr>
                <w:rFonts w:ascii="Times New Roman" w:hAnsi="Times New Roman"/>
                <w:szCs w:val="20"/>
              </w:rPr>
              <w:t xml:space="preserve">If CP-OFDM is indicated, UE applies resource allocation according to </w:t>
            </w:r>
            <w:r>
              <w:rPr>
                <w:rFonts w:ascii="Times New Roman" w:hAnsi="Times New Roman"/>
                <w:i/>
                <w:iCs/>
                <w:szCs w:val="20"/>
              </w:rPr>
              <w:t>resourceAllocation</w:t>
            </w:r>
            <w:r>
              <w:rPr>
                <w:rFonts w:ascii="Times New Roman" w:hAnsi="Times New Roman"/>
                <w:szCs w:val="20"/>
              </w:rPr>
              <w:t xml:space="preserve"> IE.</w:t>
            </w:r>
          </w:p>
          <w:p w14:paraId="224038CF" w14:textId="77777777" w:rsidR="00D13413" w:rsidRDefault="00D13413">
            <w:pPr>
              <w:pStyle w:val="ListParagraph"/>
              <w:numPr>
                <w:ilvl w:val="0"/>
                <w:numId w:val="9"/>
              </w:numPr>
              <w:ind w:left="720" w:hanging="360"/>
              <w:jc w:val="both"/>
              <w:rPr>
                <w:rFonts w:ascii="Times New Roman" w:hAnsi="Times New Roman"/>
                <w:szCs w:val="20"/>
              </w:rPr>
            </w:pPr>
            <w:r>
              <w:rPr>
                <w:rFonts w:ascii="Times New Roman" w:hAnsi="Times New Roman"/>
                <w:szCs w:val="20"/>
              </w:rPr>
              <w:t xml:space="preserve">Size of FDRA field is aligned between size for type 1 resource allocation and size according to </w:t>
            </w:r>
            <w:r>
              <w:rPr>
                <w:rFonts w:ascii="Times New Roman" w:hAnsi="Times New Roman"/>
                <w:i/>
                <w:iCs/>
                <w:szCs w:val="20"/>
              </w:rPr>
              <w:t>resourceAllocation</w:t>
            </w:r>
            <w:r>
              <w:rPr>
                <w:rFonts w:ascii="Times New Roman" w:hAnsi="Times New Roman"/>
                <w:szCs w:val="20"/>
              </w:rPr>
              <w:t xml:space="preserve"> IE.</w:t>
            </w:r>
          </w:p>
          <w:p w14:paraId="14D01AF1" w14:textId="77777777" w:rsidR="00D13413" w:rsidRDefault="00D13413" w:rsidP="00D13413">
            <w:pPr>
              <w:rPr>
                <w:lang w:val="en-US" w:eastAsia="x-none"/>
              </w:rPr>
            </w:pPr>
          </w:p>
          <w:p w14:paraId="0EA65CCE" w14:textId="77777777" w:rsidR="00D13413" w:rsidRDefault="00D13413" w:rsidP="00D13413">
            <w:pPr>
              <w:rPr>
                <w:rFonts w:ascii="Times New Roman" w:hAnsi="Times New Roman"/>
                <w:szCs w:val="20"/>
                <w:highlight w:val="green"/>
              </w:rPr>
            </w:pPr>
            <w:r>
              <w:rPr>
                <w:rFonts w:ascii="Times New Roman" w:hAnsi="Times New Roman"/>
                <w:b/>
                <w:bCs/>
                <w:szCs w:val="20"/>
                <w:highlight w:val="green"/>
              </w:rPr>
              <w:t>Agreement</w:t>
            </w:r>
          </w:p>
          <w:p w14:paraId="1F4308BB" w14:textId="77777777" w:rsidR="00D13413" w:rsidRDefault="00D13413" w:rsidP="00D13413">
            <w:pPr>
              <w:rPr>
                <w:rFonts w:ascii="Times New Roman" w:hAnsi="Times New Roman"/>
                <w:szCs w:val="20"/>
              </w:rPr>
            </w:pPr>
            <w:r>
              <w:rPr>
                <w:rFonts w:ascii="Times New Roman" w:hAnsi="Times New Roman"/>
                <w:szCs w:val="20"/>
              </w:rPr>
              <w:t>For PUSCH scheduled by DCI format 0_1/0_2 with dynamic waveform switching indication field configured, downselect between following options:</w:t>
            </w:r>
          </w:p>
          <w:p w14:paraId="69B2A2C1" w14:textId="77777777" w:rsidR="00D13413" w:rsidRDefault="00D13413">
            <w:pPr>
              <w:numPr>
                <w:ilvl w:val="0"/>
                <w:numId w:val="11"/>
              </w:numPr>
              <w:ind w:left="426"/>
              <w:rPr>
                <w:rFonts w:ascii="Times New Roman" w:hAnsi="Times New Roman"/>
                <w:szCs w:val="20"/>
              </w:rPr>
            </w:pPr>
            <w:r>
              <w:rPr>
                <w:rFonts w:ascii="Times New Roman" w:hAnsi="Times New Roman"/>
                <w:szCs w:val="20"/>
              </w:rPr>
              <w:t>Option 1 (configuration restriction with error case handling):</w:t>
            </w:r>
          </w:p>
          <w:p w14:paraId="051AC87E" w14:textId="77777777" w:rsidR="00D13413" w:rsidRDefault="00D13413">
            <w:pPr>
              <w:pStyle w:val="ListParagraph"/>
              <w:numPr>
                <w:ilvl w:val="0"/>
                <w:numId w:val="9"/>
              </w:numPr>
              <w:ind w:left="72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6F8A3F58" w14:textId="77777777" w:rsidR="00D13413" w:rsidRDefault="00D13413" w:rsidP="00D13413">
            <w:pPr>
              <w:ind w:left="360"/>
              <w:rPr>
                <w:rFonts w:ascii="Times New Roman" w:hAnsi="Times New Roman"/>
                <w:szCs w:val="20"/>
              </w:rPr>
            </w:pPr>
          </w:p>
          <w:p w14:paraId="25AD0E4D" w14:textId="77777777" w:rsidR="00D13413" w:rsidRDefault="00D13413">
            <w:pPr>
              <w:numPr>
                <w:ilvl w:val="0"/>
                <w:numId w:val="11"/>
              </w:numPr>
              <w:ind w:left="426"/>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dmrs-Type</w:t>
            </w:r>
            <w:r>
              <w:rPr>
                <w:rFonts w:ascii="Times New Roman" w:hAnsi="Times New Roman"/>
                <w:szCs w:val="20"/>
              </w:rPr>
              <w:t xml:space="preserve"> if CP-OFDM is indicated):</w:t>
            </w:r>
          </w:p>
          <w:p w14:paraId="7B0A7935" w14:textId="77777777" w:rsidR="00D13413" w:rsidRDefault="00D13413">
            <w:pPr>
              <w:pStyle w:val="ListParagraph"/>
              <w:numPr>
                <w:ilvl w:val="0"/>
                <w:numId w:val="9"/>
              </w:numPr>
              <w:ind w:left="720" w:hanging="360"/>
              <w:jc w:val="both"/>
            </w:pPr>
            <w:r>
              <w:rPr>
                <w:rFonts w:ascii="Times New Roman" w:hAnsi="Times New Roman"/>
                <w:szCs w:val="20"/>
              </w:rPr>
              <w:t>If DFT-S-OFDM is indicated, UE applies DMRS type 1.</w:t>
            </w:r>
          </w:p>
          <w:p w14:paraId="5BD8F345" w14:textId="77777777" w:rsidR="00D13413" w:rsidRDefault="00D13413">
            <w:pPr>
              <w:pStyle w:val="ListParagraph"/>
              <w:numPr>
                <w:ilvl w:val="0"/>
                <w:numId w:val="9"/>
              </w:numPr>
              <w:ind w:left="720" w:hanging="360"/>
              <w:jc w:val="both"/>
            </w:pPr>
            <w:r>
              <w:rPr>
                <w:rFonts w:ascii="Times New Roman" w:hAnsi="Times New Roman"/>
                <w:szCs w:val="20"/>
              </w:rPr>
              <w:t xml:space="preserve">If CP-OFDM is indicated, UE applies DMRS type according to </w:t>
            </w:r>
            <w:r>
              <w:rPr>
                <w:rFonts w:ascii="Times New Roman" w:hAnsi="Times New Roman"/>
                <w:i/>
                <w:iCs/>
                <w:szCs w:val="20"/>
                <w:lang w:eastAsia="ko-KR"/>
              </w:rPr>
              <w:t>dmrs-Type</w:t>
            </w:r>
            <w:r>
              <w:rPr>
                <w:rFonts w:ascii="Times New Roman" w:hAnsi="Times New Roman"/>
                <w:szCs w:val="20"/>
                <w:lang w:eastAsia="ko-KR"/>
              </w:rPr>
              <w:t>.</w:t>
            </w:r>
          </w:p>
          <w:p w14:paraId="2CF97236" w14:textId="77777777" w:rsidR="00D13413" w:rsidRDefault="00D13413" w:rsidP="00D13413">
            <w:pPr>
              <w:rPr>
                <w:lang w:eastAsia="x-none"/>
              </w:rPr>
            </w:pPr>
          </w:p>
          <w:p w14:paraId="789F5AC7" w14:textId="77777777" w:rsidR="00D13413" w:rsidRDefault="00D13413" w:rsidP="00D13413">
            <w:pPr>
              <w:ind w:left="1440" w:hanging="1440"/>
              <w:rPr>
                <w:rFonts w:eastAsia="DengXian"/>
                <w:highlight w:val="green"/>
                <w:lang w:eastAsia="zh-CN"/>
              </w:rPr>
            </w:pPr>
            <w:r>
              <w:rPr>
                <w:rFonts w:eastAsia="DengXian"/>
                <w:highlight w:val="green"/>
                <w:lang w:eastAsia="zh-CN"/>
              </w:rPr>
              <w:t>Agreement</w:t>
            </w:r>
          </w:p>
          <w:p w14:paraId="146A8A58" w14:textId="77777777" w:rsidR="00D13413" w:rsidRDefault="00D13413" w:rsidP="00D13413">
            <w:pPr>
              <w:rPr>
                <w:rFonts w:ascii="Times New Roman" w:hAnsi="Times New Roman"/>
                <w:szCs w:val="20"/>
              </w:rPr>
            </w:pPr>
            <w:r>
              <w:rPr>
                <w:rFonts w:ascii="Times New Roman" w:hAnsi="Times New Roman"/>
                <w:szCs w:val="20"/>
              </w:rPr>
              <w:t>For configuration of 1-bit dynamic waveform switching indication in DCI format 0_1/0_2 per a carrier, downselect between following options:</w:t>
            </w:r>
          </w:p>
          <w:p w14:paraId="564A03CC" w14:textId="77777777" w:rsidR="00D13413" w:rsidRDefault="00D13413">
            <w:pPr>
              <w:pStyle w:val="ListParagraph"/>
              <w:numPr>
                <w:ilvl w:val="0"/>
                <w:numId w:val="9"/>
              </w:numPr>
              <w:ind w:left="432" w:hanging="432"/>
              <w:jc w:val="both"/>
              <w:rPr>
                <w:rFonts w:ascii="Times New Roman" w:hAnsi="Times New Roman"/>
                <w:szCs w:val="20"/>
              </w:rPr>
            </w:pPr>
            <w:r>
              <w:rPr>
                <w:rFonts w:ascii="Times New Roman" w:hAnsi="Times New Roman"/>
                <w:szCs w:val="20"/>
              </w:rPr>
              <w:t>Option 1: Separate configuration of presence of dynamic waveform switching field for DCI format 0_1 and DCI format 0_2.</w:t>
            </w:r>
          </w:p>
          <w:p w14:paraId="0579587D" w14:textId="70807AEE" w:rsidR="001E3E2D" w:rsidRPr="009E44C8" w:rsidRDefault="00D13413" w:rsidP="00D13413">
            <w:pPr>
              <w:jc w:val="both"/>
              <w:rPr>
                <w:color w:val="000000"/>
              </w:rPr>
            </w:pPr>
            <w:r>
              <w:rPr>
                <w:rFonts w:ascii="Times New Roman" w:hAnsi="Times New Roman"/>
                <w:szCs w:val="20"/>
              </w:rPr>
              <w:t>Option 2: Common configuration of presence of dynamic waveform switching field for DCI format 0_1 and DCI format 0_2.</w:t>
            </w:r>
          </w:p>
        </w:tc>
      </w:tr>
    </w:tbl>
    <w:p w14:paraId="775FFD39" w14:textId="72BE3E4B" w:rsidR="001E3E2D" w:rsidRDefault="001E3E2D"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0768C58D" w14:textId="7FAD902D" w:rsidR="00583D7D" w:rsidRDefault="00583D7D"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9D5DDE">
        <w:rPr>
          <w:rFonts w:ascii="Times New Roman" w:hAnsi="Times New Roman"/>
          <w:b w:val="0"/>
          <w:bCs/>
          <w:sz w:val="20"/>
          <w:lang w:eastAsia="zh-TW"/>
        </w:rPr>
        <w:t>3 [2]</w:t>
      </w:r>
      <w:r>
        <w:rPr>
          <w:rFonts w:ascii="Times New Roman" w:hAnsi="Times New Roman"/>
          <w:b w:val="0"/>
          <w:bCs/>
          <w:sz w:val="20"/>
          <w:lang w:eastAsia="zh-TW"/>
        </w:rPr>
        <w:t>, the following agreements</w:t>
      </w:r>
      <w:r>
        <w:rPr>
          <w:rFonts w:ascii="Times New Roman" w:hAnsi="Times New Roman"/>
          <w:b w:val="0"/>
          <w:bCs/>
          <w:sz w:val="20"/>
          <w:lang w:eastAsia="zh-TW"/>
        </w:rPr>
        <w:t xml:space="preserve"> were made:</w:t>
      </w:r>
    </w:p>
    <w:tbl>
      <w:tblPr>
        <w:tblStyle w:val="TableGrid"/>
        <w:tblW w:w="0" w:type="auto"/>
        <w:tblLook w:val="04A0" w:firstRow="1" w:lastRow="0" w:firstColumn="1" w:lastColumn="0" w:noHBand="0" w:noVBand="1"/>
      </w:tblPr>
      <w:tblGrid>
        <w:gridCol w:w="9631"/>
      </w:tblGrid>
      <w:tr w:rsidR="00DE0C42" w14:paraId="46BD983D" w14:textId="77777777" w:rsidTr="00DE0C42">
        <w:tc>
          <w:tcPr>
            <w:tcW w:w="9631" w:type="dxa"/>
          </w:tcPr>
          <w:p w14:paraId="72862ECE" w14:textId="77777777" w:rsidR="00DE0C42" w:rsidRPr="00691B11" w:rsidRDefault="00DE0C42" w:rsidP="00DE0C42">
            <w:pPr>
              <w:rPr>
                <w:rFonts w:ascii="Times New Roman" w:hAnsi="Times New Roman"/>
                <w:highlight w:val="green"/>
              </w:rPr>
            </w:pPr>
            <w:r w:rsidRPr="00691B11">
              <w:rPr>
                <w:rFonts w:ascii="Times New Roman" w:hAnsi="Times New Roman"/>
                <w:highlight w:val="green"/>
              </w:rPr>
              <w:t>Agreement</w:t>
            </w:r>
          </w:p>
          <w:p w14:paraId="383970E0" w14:textId="77777777" w:rsidR="00DE0C42" w:rsidRDefault="00DE0C42" w:rsidP="00DE0C42">
            <w:pPr>
              <w:pStyle w:val="Header"/>
              <w:tabs>
                <w:tab w:val="center" w:pos="4536"/>
                <w:tab w:val="right" w:pos="8280"/>
                <w:tab w:val="left" w:pos="9498"/>
                <w:tab w:val="right" w:pos="9781"/>
              </w:tabs>
              <w:spacing w:after="240"/>
              <w:ind w:right="-57"/>
              <w:jc w:val="both"/>
              <w:rPr>
                <w:rFonts w:ascii="Times New Roman" w:hAnsi="Times New Roman"/>
                <w:b w:val="0"/>
                <w:bCs/>
              </w:rPr>
            </w:pPr>
            <w:r w:rsidRPr="00DE0C42">
              <w:rPr>
                <w:rFonts w:ascii="Times New Roman" w:hAnsi="Times New Roman"/>
                <w:b w:val="0"/>
                <w:bCs/>
              </w:rPr>
              <w:t>Configuration of dynamic waveform switching indicator field, for a BWP, is separately configurable between DCI format 0_1 and DCI format 0_2.</w:t>
            </w:r>
          </w:p>
          <w:p w14:paraId="031F73BE" w14:textId="77777777" w:rsidR="00DE0C42" w:rsidRPr="00691B11" w:rsidRDefault="00DE0C42" w:rsidP="00DE0C42">
            <w:pPr>
              <w:rPr>
                <w:rFonts w:ascii="Times New Roman" w:eastAsia="DengXian" w:hAnsi="Times New Roman"/>
                <w:highlight w:val="green"/>
                <w:lang w:eastAsia="zh-CN"/>
              </w:rPr>
            </w:pPr>
            <w:r w:rsidRPr="00691B11">
              <w:rPr>
                <w:rFonts w:ascii="Times New Roman" w:eastAsia="DengXian" w:hAnsi="Times New Roman"/>
                <w:highlight w:val="green"/>
                <w:lang w:eastAsia="zh-CN"/>
              </w:rPr>
              <w:t>Agreement</w:t>
            </w:r>
          </w:p>
          <w:p w14:paraId="68A801BC" w14:textId="77777777" w:rsidR="00DE0C42" w:rsidRPr="00691B11" w:rsidRDefault="00DE0C42" w:rsidP="00DE0C42">
            <w:pPr>
              <w:rPr>
                <w:rFonts w:ascii="Times New Roman" w:hAnsi="Times New Roman"/>
              </w:rPr>
            </w:pPr>
            <w:r w:rsidRPr="00691B11">
              <w:rPr>
                <w:rFonts w:ascii="Times New Roman" w:hAnsi="Times New Roman"/>
              </w:rPr>
              <w:t>For potential enhancements to assist the scheduler in determining waveform switching, RAN1 to select 1 from the following options:</w:t>
            </w:r>
          </w:p>
          <w:p w14:paraId="10576E9B" w14:textId="77777777" w:rsidR="00DE0C42" w:rsidRPr="00691B11" w:rsidRDefault="00DE0C42">
            <w:pPr>
              <w:pStyle w:val="ListParagraph"/>
              <w:numPr>
                <w:ilvl w:val="0"/>
                <w:numId w:val="12"/>
              </w:numPr>
              <w:overflowPunct w:val="0"/>
              <w:autoSpaceDE w:val="0"/>
              <w:autoSpaceDN w:val="0"/>
              <w:adjustRightInd w:val="0"/>
              <w:spacing w:after="180"/>
              <w:contextualSpacing/>
              <w:rPr>
                <w:rFonts w:ascii="Times New Roman" w:hAnsi="Times New Roman"/>
                <w:lang w:eastAsia="zh-CN"/>
              </w:rPr>
            </w:pPr>
            <w:r w:rsidRPr="00691B11">
              <w:rPr>
                <w:rFonts w:ascii="Times New Roman" w:hAnsi="Times New Roman"/>
                <w:lang w:eastAsia="zh-CN"/>
              </w:rPr>
              <w:t xml:space="preserve">Option 1: Reporting of power headroom information for a reference PUSCH using target waveform different from waveform of actual PUSCH. </w:t>
            </w:r>
          </w:p>
          <w:p w14:paraId="053AEA9B" w14:textId="77777777" w:rsidR="00DE0C42" w:rsidRPr="00691B11" w:rsidRDefault="00DE0C42">
            <w:pPr>
              <w:pStyle w:val="ListParagraph"/>
              <w:numPr>
                <w:ilvl w:val="1"/>
                <w:numId w:val="12"/>
              </w:numPr>
              <w:overflowPunct w:val="0"/>
              <w:autoSpaceDE w:val="0"/>
              <w:autoSpaceDN w:val="0"/>
              <w:adjustRightInd w:val="0"/>
              <w:spacing w:after="180"/>
              <w:contextualSpacing/>
              <w:rPr>
                <w:rFonts w:ascii="Times New Roman" w:hAnsi="Times New Roman"/>
                <w:lang w:eastAsia="zh-CN"/>
              </w:rPr>
            </w:pPr>
            <w:r w:rsidRPr="00691B11">
              <w:rPr>
                <w:rFonts w:ascii="Times New Roman" w:hAnsi="Times New Roman"/>
                <w:lang w:eastAsia="zh-CN"/>
              </w:rPr>
              <w:t>Details FFS.</w:t>
            </w:r>
          </w:p>
          <w:p w14:paraId="21E17B44" w14:textId="77777777" w:rsidR="00DE0C42" w:rsidRPr="00DE0C42" w:rsidRDefault="00DE0C42">
            <w:pPr>
              <w:pStyle w:val="ListParagraph"/>
              <w:numPr>
                <w:ilvl w:val="2"/>
                <w:numId w:val="12"/>
              </w:numPr>
              <w:overflowPunct w:val="0"/>
              <w:autoSpaceDE w:val="0"/>
              <w:autoSpaceDN w:val="0"/>
              <w:adjustRightInd w:val="0"/>
              <w:spacing w:after="180"/>
              <w:contextualSpacing/>
              <w:rPr>
                <w:rFonts w:ascii="Times New Roman" w:hAnsi="Times New Roman"/>
                <w:lang w:eastAsia="zh-CN"/>
              </w:rPr>
            </w:pPr>
            <w:r w:rsidRPr="00691B11">
              <w:rPr>
                <w:rFonts w:ascii="Times New Roman" w:eastAsia="DengXian" w:hAnsi="Times New Roman"/>
                <w:lang w:eastAsia="zh-CN"/>
              </w:rPr>
              <w:t>Note: Any MAC CE related decision is up to RAN2</w:t>
            </w:r>
          </w:p>
          <w:p w14:paraId="742190D1" w14:textId="148A8A1F" w:rsidR="00DE0C42" w:rsidRPr="00DE0C42" w:rsidRDefault="00DE0C42">
            <w:pPr>
              <w:pStyle w:val="ListParagraph"/>
              <w:numPr>
                <w:ilvl w:val="0"/>
                <w:numId w:val="12"/>
              </w:numPr>
              <w:overflowPunct w:val="0"/>
              <w:autoSpaceDE w:val="0"/>
              <w:autoSpaceDN w:val="0"/>
              <w:adjustRightInd w:val="0"/>
              <w:spacing w:after="180"/>
              <w:contextualSpacing/>
              <w:rPr>
                <w:rFonts w:ascii="Times New Roman" w:hAnsi="Times New Roman"/>
                <w:lang w:eastAsia="zh-CN"/>
              </w:rPr>
            </w:pPr>
            <w:r w:rsidRPr="00DE0C42">
              <w:rPr>
                <w:rFonts w:ascii="Times New Roman" w:hAnsi="Times New Roman"/>
                <w:bCs/>
                <w:lang w:eastAsia="zh-CN"/>
              </w:rPr>
              <w:t>Option 4: No enhancement.</w:t>
            </w:r>
          </w:p>
        </w:tc>
      </w:tr>
    </w:tbl>
    <w:p w14:paraId="40811A50" w14:textId="77777777" w:rsidR="00DE0C42" w:rsidRDefault="00DE0C42"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3EB220FE" w14:textId="34FAEEDD" w:rsidR="00BF0697" w:rsidRPr="00C47D3E" w:rsidRDefault="00BF0697"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the contribution we discuss our view</w:t>
      </w:r>
      <w:r w:rsidR="00CD0F4F">
        <w:rPr>
          <w:rFonts w:ascii="Times New Roman" w:hAnsi="Times New Roman"/>
          <w:b w:val="0"/>
          <w:bCs/>
          <w:sz w:val="20"/>
          <w:lang w:eastAsia="zh-TW"/>
        </w:rPr>
        <w:t xml:space="preserve">s on dyanmic </w:t>
      </w:r>
      <w:r w:rsidR="00BC0EB2">
        <w:rPr>
          <w:rFonts w:ascii="Times New Roman" w:hAnsi="Times New Roman"/>
          <w:b w:val="0"/>
          <w:bCs/>
          <w:sz w:val="20"/>
          <w:lang w:eastAsia="zh-TW"/>
        </w:rPr>
        <w:t xml:space="preserve">waveform </w:t>
      </w:r>
      <w:r w:rsidR="00CD0F4F">
        <w:rPr>
          <w:rFonts w:ascii="Times New Roman" w:hAnsi="Times New Roman"/>
          <w:b w:val="0"/>
          <w:bCs/>
          <w:sz w:val="20"/>
          <w:lang w:eastAsia="zh-TW"/>
        </w:rPr>
        <w:t>swi</w:t>
      </w:r>
      <w:r w:rsidR="003F5A2B">
        <w:rPr>
          <w:rFonts w:ascii="Times New Roman" w:hAnsi="Times New Roman"/>
          <w:b w:val="0"/>
          <w:bCs/>
          <w:sz w:val="20"/>
          <w:lang w:eastAsia="zh-TW"/>
        </w:rPr>
        <w:t>t</w:t>
      </w:r>
      <w:r w:rsidR="00CD0F4F">
        <w:rPr>
          <w:rFonts w:ascii="Times New Roman" w:hAnsi="Times New Roman"/>
          <w:b w:val="0"/>
          <w:bCs/>
          <w:sz w:val="20"/>
          <w:lang w:eastAsia="zh-TW"/>
        </w:rPr>
        <w:t xml:space="preserve">ching </w:t>
      </w:r>
      <w:r>
        <w:rPr>
          <w:rFonts w:ascii="Times New Roman" w:hAnsi="Times New Roman"/>
          <w:b w:val="0"/>
          <w:bCs/>
          <w:sz w:val="20"/>
          <w:lang w:eastAsia="zh-TW"/>
        </w:rPr>
        <w:t xml:space="preserve">for further NR uplink coverage enhancements. </w:t>
      </w:r>
    </w:p>
    <w:p w14:paraId="56C18353" w14:textId="72DC83ED" w:rsidR="008C7412" w:rsidRPr="00BC0EB2" w:rsidRDefault="00572B09" w:rsidP="00BC0EB2">
      <w:pPr>
        <w:pStyle w:val="Heading1"/>
        <w:jc w:val="both"/>
        <w:rPr>
          <w:lang w:eastAsia="zh-TW"/>
        </w:rPr>
      </w:pPr>
      <w:r w:rsidRPr="0030378F">
        <w:rPr>
          <w:rFonts w:cs="Arial"/>
          <w:lang w:val="en-US" w:eastAsia="zh-TW"/>
        </w:rPr>
        <w:t>Discussion</w:t>
      </w:r>
    </w:p>
    <w:p w14:paraId="21E4318D" w14:textId="77777777" w:rsidR="00E75FD3" w:rsidRDefault="00E75FD3" w:rsidP="00E75FD3">
      <w:pPr>
        <w:pStyle w:val="Heading2"/>
      </w:pPr>
      <w:bookmarkStart w:id="0" w:name="_Hlk118460272"/>
      <w:r>
        <w:t xml:space="preserve">Application scenarios/formats for </w:t>
      </w:r>
      <w:proofErr w:type="gramStart"/>
      <w:r>
        <w:t>switching</w:t>
      </w:r>
      <w:proofErr w:type="gramEnd"/>
    </w:p>
    <w:p w14:paraId="4A4DB21B" w14:textId="77777777" w:rsidR="00E75FD3" w:rsidRDefault="00E75FD3" w:rsidP="00E75FD3">
      <w:pPr>
        <w:jc w:val="both"/>
        <w:rPr>
          <w:color w:val="000000"/>
        </w:rPr>
      </w:pPr>
      <w:r>
        <w:rPr>
          <w:color w:val="000000"/>
        </w:rPr>
        <w:t xml:space="preserve">In terms of application for waveform switching, current RRC parameters can be used to switch UE between DFT-S-OFDM and CP-OFDM. </w:t>
      </w:r>
    </w:p>
    <w:p w14:paraId="21B6A561" w14:textId="77777777" w:rsidR="00E75FD3" w:rsidRPr="00C06181" w:rsidRDefault="00E75FD3">
      <w:pPr>
        <w:pStyle w:val="ListParagraph"/>
        <w:numPr>
          <w:ilvl w:val="0"/>
          <w:numId w:val="7"/>
        </w:numPr>
        <w:jc w:val="both"/>
        <w:rPr>
          <w:color w:val="000000"/>
        </w:rPr>
      </w:pPr>
      <w:r w:rsidRPr="00C06181">
        <w:rPr>
          <w:i/>
          <w:iCs/>
          <w:color w:val="000000"/>
        </w:rPr>
        <w:t>pusch-config</w:t>
      </w:r>
    </w:p>
    <w:p w14:paraId="76F33F78" w14:textId="77777777" w:rsidR="00E75FD3" w:rsidRPr="00C06181" w:rsidRDefault="00E75FD3">
      <w:pPr>
        <w:pStyle w:val="ListParagraph"/>
        <w:numPr>
          <w:ilvl w:val="0"/>
          <w:numId w:val="7"/>
        </w:numPr>
        <w:jc w:val="both"/>
        <w:rPr>
          <w:color w:val="000000"/>
        </w:rPr>
      </w:pPr>
      <w:r w:rsidRPr="00C06181">
        <w:rPr>
          <w:i/>
          <w:iCs/>
          <w:color w:val="000000"/>
        </w:rPr>
        <w:t>transformPrecoder in configuredGrantConfig IE</w:t>
      </w:r>
    </w:p>
    <w:p w14:paraId="6CD6D880" w14:textId="77777777" w:rsidR="00E75FD3" w:rsidRPr="00C06181" w:rsidRDefault="00E75FD3">
      <w:pPr>
        <w:pStyle w:val="ListParagraph"/>
        <w:numPr>
          <w:ilvl w:val="0"/>
          <w:numId w:val="7"/>
        </w:numPr>
        <w:jc w:val="both"/>
        <w:rPr>
          <w:color w:val="000000"/>
        </w:rPr>
      </w:pPr>
      <w:r w:rsidRPr="00C06181">
        <w:rPr>
          <w:i/>
          <w:iCs/>
          <w:color w:val="000000"/>
        </w:rPr>
        <w:t>msg3-transformPrecoder</w:t>
      </w:r>
    </w:p>
    <w:p w14:paraId="093C94B9" w14:textId="77777777" w:rsidR="00E75FD3" w:rsidRPr="00C06181" w:rsidRDefault="00E75FD3">
      <w:pPr>
        <w:pStyle w:val="ListParagraph"/>
        <w:numPr>
          <w:ilvl w:val="0"/>
          <w:numId w:val="7"/>
        </w:numPr>
        <w:jc w:val="both"/>
        <w:rPr>
          <w:color w:val="000000"/>
        </w:rPr>
      </w:pPr>
      <w:r w:rsidRPr="00C06181">
        <w:rPr>
          <w:i/>
          <w:iCs/>
          <w:color w:val="000000"/>
        </w:rPr>
        <w:t>msgA-transformPrecoder</w:t>
      </w:r>
    </w:p>
    <w:p w14:paraId="7422382C" w14:textId="77777777" w:rsidR="00E75FD3" w:rsidRDefault="00E75FD3" w:rsidP="00E75FD3">
      <w:pPr>
        <w:jc w:val="both"/>
        <w:rPr>
          <w:color w:val="000000"/>
        </w:rPr>
      </w:pPr>
    </w:p>
    <w:p w14:paraId="5FD1EE50" w14:textId="4B8EE2B8" w:rsidR="00E75FD3" w:rsidRPr="009E44C8" w:rsidRDefault="00E75FD3" w:rsidP="00E75FD3">
      <w:pPr>
        <w:jc w:val="both"/>
        <w:rPr>
          <w:color w:val="000000"/>
        </w:rPr>
      </w:pPr>
      <w:r>
        <w:rPr>
          <w:color w:val="000000"/>
        </w:rPr>
        <w:t xml:space="preserve">The first parameter in the list configures dynamic uplink grants whereas the second parameter configures uplink configured grants. The third and the fourth RRC parameters above configure PUSCH for RACH procedure. The benefit for dynamic waveform switching for msg3 or for msgA is not clear. The new functionality can be limited to dynamic PUSCH grants </w:t>
      </w:r>
      <w:r w:rsidR="00D420E9">
        <w:rPr>
          <w:color w:val="000000"/>
        </w:rPr>
        <w:t>only</w:t>
      </w:r>
      <w:r>
        <w:rPr>
          <w:color w:val="000000"/>
        </w:rPr>
        <w:t xml:space="preserve">. </w:t>
      </w:r>
    </w:p>
    <w:p w14:paraId="69E736B7" w14:textId="77777777" w:rsidR="00D420E9" w:rsidRDefault="00D420E9" w:rsidP="00E75FD3"/>
    <w:p w14:paraId="13B0567F" w14:textId="2EAF8C40" w:rsidR="00E75FD3" w:rsidRDefault="00E75FD3" w:rsidP="00E75FD3">
      <w:r>
        <w:lastRenderedPageBreak/>
        <w:t xml:space="preserve">As for the DCI formats that support dynamic waveform switching, it was agreed in RAN1-110b-e that at least DCI format 0_1 and format 0_2 </w:t>
      </w:r>
      <w:proofErr w:type="gramStart"/>
      <w:r>
        <w:t>are</w:t>
      </w:r>
      <w:proofErr w:type="gramEnd"/>
      <w:r>
        <w:t xml:space="preserve"> supported. </w:t>
      </w:r>
      <w:r w:rsidR="00D420E9">
        <w:t xml:space="preserve">In RAN1-112bis-e, it was agreed that dynamic waveform switching is not supported for </w:t>
      </w:r>
      <w:r w:rsidR="00D420E9" w:rsidRPr="00D420E9">
        <w:t>PUSCH transmission scheduled by C-RNTI with DCI format 0_0</w:t>
      </w:r>
      <w:r w:rsidR="00D420E9">
        <w:t xml:space="preserve">. </w:t>
      </w:r>
      <w:r>
        <w:t xml:space="preserve">In our view, the benefit of supporting fallback DCI </w:t>
      </w:r>
      <w:r w:rsidR="00D420E9">
        <w:t xml:space="preserve">for Msg3 scheduling </w:t>
      </w:r>
      <w:r>
        <w:t xml:space="preserve">is </w:t>
      </w:r>
      <w:r w:rsidR="00D420E9">
        <w:t xml:space="preserve">also </w:t>
      </w:r>
      <w:r>
        <w:t xml:space="preserve">not clear.  </w:t>
      </w:r>
    </w:p>
    <w:p w14:paraId="27ABD034" w14:textId="77777777" w:rsidR="00D420E9" w:rsidRDefault="00D420E9" w:rsidP="00E75FD3"/>
    <w:p w14:paraId="6EF2FB09" w14:textId="3F7ADFFC" w:rsidR="00E75FD3" w:rsidRDefault="00E75FD3" w:rsidP="00E75FD3">
      <w:r>
        <w:t xml:space="preserve">We propose the following for DCI </w:t>
      </w:r>
      <w:r w:rsidR="0030626C">
        <w:t>scheduling Msg3</w:t>
      </w:r>
      <w:r>
        <w:t>:</w:t>
      </w:r>
    </w:p>
    <w:p w14:paraId="459FE36A" w14:textId="3DDC01E9" w:rsidR="00E75FD3" w:rsidRDefault="00E75FD3" w:rsidP="00E75FD3">
      <w:pPr>
        <w:jc w:val="both"/>
        <w:rPr>
          <w:b/>
          <w:lang w:eastAsia="zh-TW"/>
        </w:rPr>
      </w:pPr>
      <w:r>
        <w:rPr>
          <w:b/>
          <w:lang w:eastAsia="zh-TW"/>
        </w:rPr>
        <w:t>Proposal 1</w:t>
      </w:r>
      <w:r w:rsidRPr="001F274F">
        <w:rPr>
          <w:b/>
          <w:lang w:eastAsia="zh-TW"/>
        </w:rPr>
        <w:t xml:space="preserve">: </w:t>
      </w:r>
      <w:r>
        <w:rPr>
          <w:b/>
          <w:lang w:eastAsia="zh-TW"/>
        </w:rPr>
        <w:t xml:space="preserve">Do not support </w:t>
      </w:r>
      <w:r w:rsidR="0030626C">
        <w:rPr>
          <w:b/>
          <w:lang w:eastAsia="zh-TW"/>
        </w:rPr>
        <w:t xml:space="preserve">dynamic waveform switching for </w:t>
      </w:r>
      <w:r>
        <w:rPr>
          <w:b/>
          <w:lang w:eastAsia="zh-TW"/>
        </w:rPr>
        <w:t xml:space="preserve">DCI format 0_0 </w:t>
      </w:r>
      <w:r w:rsidR="0030626C">
        <w:rPr>
          <w:b/>
          <w:lang w:eastAsia="zh-TW"/>
        </w:rPr>
        <w:t>that schedules Msg3</w:t>
      </w:r>
      <w:r>
        <w:rPr>
          <w:b/>
          <w:lang w:eastAsia="zh-TW"/>
        </w:rPr>
        <w:t xml:space="preserve">. </w:t>
      </w:r>
    </w:p>
    <w:p w14:paraId="101A3624" w14:textId="77777777" w:rsidR="00E75FD3" w:rsidRPr="00E75FD3" w:rsidRDefault="00E75FD3" w:rsidP="00E75FD3">
      <w:pPr>
        <w:jc w:val="both"/>
        <w:rPr>
          <w:color w:val="000000"/>
        </w:rPr>
      </w:pPr>
    </w:p>
    <w:p w14:paraId="571FF5EE" w14:textId="1723730D" w:rsidR="008C7412" w:rsidRDefault="00D16BF7" w:rsidP="00FB5D48">
      <w:pPr>
        <w:pStyle w:val="Heading2"/>
      </w:pPr>
      <w:r>
        <w:t>Handling of FDRA type and DMRS type</w:t>
      </w:r>
    </w:p>
    <w:bookmarkEnd w:id="0"/>
    <w:p w14:paraId="78AC784D" w14:textId="69ABE9FF" w:rsidR="00944281" w:rsidRDefault="00944281" w:rsidP="00E23210">
      <w:pPr>
        <w:jc w:val="both"/>
        <w:rPr>
          <w:color w:val="000000"/>
        </w:rPr>
      </w:pPr>
      <w:r>
        <w:rPr>
          <w:color w:val="000000"/>
        </w:rPr>
        <w:t>In RAN1-11</w:t>
      </w:r>
      <w:r w:rsidR="00F736DD">
        <w:rPr>
          <w:color w:val="000000"/>
        </w:rPr>
        <w:t>2</w:t>
      </w:r>
      <w:r w:rsidR="005231C7">
        <w:rPr>
          <w:color w:val="000000"/>
        </w:rPr>
        <w:t>bis-e</w:t>
      </w:r>
      <w:r w:rsidR="00F736DD">
        <w:rPr>
          <w:color w:val="000000"/>
        </w:rPr>
        <w:t xml:space="preserve"> meeting</w:t>
      </w:r>
      <w:r>
        <w:rPr>
          <w:color w:val="000000"/>
        </w:rPr>
        <w:t>,</w:t>
      </w:r>
      <w:r w:rsidR="00007144">
        <w:rPr>
          <w:color w:val="000000"/>
        </w:rPr>
        <w:t xml:space="preserve"> </w:t>
      </w:r>
      <w:r w:rsidR="005231C7">
        <w:rPr>
          <w:color w:val="000000"/>
        </w:rPr>
        <w:t>the following agreements were made on FDRA type and DMRS type handling when dynamic waveform switching is configured</w:t>
      </w:r>
      <w:r w:rsidR="00F736DD">
        <w:rPr>
          <w:color w:val="000000"/>
        </w:rPr>
        <w:t xml:space="preserve">: </w:t>
      </w:r>
    </w:p>
    <w:tbl>
      <w:tblPr>
        <w:tblStyle w:val="TableGrid"/>
        <w:tblW w:w="0" w:type="auto"/>
        <w:tblLook w:val="04A0" w:firstRow="1" w:lastRow="0" w:firstColumn="1" w:lastColumn="0" w:noHBand="0" w:noVBand="1"/>
      </w:tblPr>
      <w:tblGrid>
        <w:gridCol w:w="9631"/>
      </w:tblGrid>
      <w:tr w:rsidR="002D6116" w14:paraId="462D3922" w14:textId="77777777" w:rsidTr="002D6116">
        <w:tc>
          <w:tcPr>
            <w:tcW w:w="9631" w:type="dxa"/>
          </w:tcPr>
          <w:p w14:paraId="40CFF78E" w14:textId="77777777" w:rsidR="005231C7" w:rsidRDefault="005231C7" w:rsidP="005231C7">
            <w:pPr>
              <w:rPr>
                <w:rFonts w:ascii="Times New Roman" w:hAnsi="Times New Roman"/>
                <w:szCs w:val="20"/>
                <w:highlight w:val="green"/>
              </w:rPr>
            </w:pPr>
            <w:r>
              <w:rPr>
                <w:rFonts w:ascii="Times New Roman" w:hAnsi="Times New Roman"/>
                <w:b/>
                <w:bCs/>
                <w:szCs w:val="20"/>
                <w:highlight w:val="green"/>
              </w:rPr>
              <w:t>Agreement</w:t>
            </w:r>
          </w:p>
          <w:p w14:paraId="0558D802" w14:textId="77777777" w:rsidR="005231C7" w:rsidRDefault="005231C7" w:rsidP="005231C7">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r>
              <w:rPr>
                <w:rFonts w:ascii="Times New Roman" w:hAnsi="Times New Roman"/>
                <w:i/>
                <w:iCs/>
                <w:szCs w:val="20"/>
              </w:rPr>
              <w:t>useInterlacePUCCH-PUSCH</w:t>
            </w:r>
            <w:r>
              <w:rPr>
                <w:rFonts w:ascii="Times New Roman" w:hAnsi="Times New Roman"/>
                <w:szCs w:val="20"/>
              </w:rPr>
              <w:t xml:space="preserve"> is not configured, downselect between following options:</w:t>
            </w:r>
          </w:p>
          <w:p w14:paraId="3C637AE6" w14:textId="77777777" w:rsidR="005231C7" w:rsidRDefault="005231C7">
            <w:pPr>
              <w:numPr>
                <w:ilvl w:val="0"/>
                <w:numId w:val="11"/>
              </w:numPr>
              <w:ind w:left="426"/>
              <w:rPr>
                <w:rFonts w:ascii="Times New Roman" w:hAnsi="Times New Roman"/>
                <w:szCs w:val="20"/>
              </w:rPr>
            </w:pPr>
            <w:r>
              <w:rPr>
                <w:rFonts w:ascii="Times New Roman" w:hAnsi="Times New Roman"/>
                <w:szCs w:val="20"/>
              </w:rPr>
              <w:t>Option 1 (configuration restriction with error case handling):</w:t>
            </w:r>
          </w:p>
          <w:p w14:paraId="4F6EAFE8" w14:textId="77777777" w:rsidR="005231C7" w:rsidRDefault="005231C7">
            <w:pPr>
              <w:pStyle w:val="ListParagraph"/>
              <w:numPr>
                <w:ilvl w:val="0"/>
                <w:numId w:val="9"/>
              </w:numPr>
              <w:ind w:left="72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645F35C4" w14:textId="77777777" w:rsidR="005231C7" w:rsidRDefault="005231C7">
            <w:pPr>
              <w:pStyle w:val="ListParagraph"/>
              <w:numPr>
                <w:ilvl w:val="0"/>
                <w:numId w:val="9"/>
              </w:numPr>
              <w:ind w:left="720" w:hanging="360"/>
              <w:jc w:val="both"/>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14:paraId="339E7BEB" w14:textId="77777777" w:rsidR="005231C7" w:rsidRDefault="005231C7" w:rsidP="005231C7">
            <w:pPr>
              <w:ind w:left="360"/>
              <w:rPr>
                <w:rFonts w:ascii="Times New Roman" w:hAnsi="Times New Roman"/>
                <w:szCs w:val="20"/>
              </w:rPr>
            </w:pPr>
          </w:p>
          <w:p w14:paraId="6204A66F" w14:textId="77777777" w:rsidR="005231C7" w:rsidRDefault="005231C7">
            <w:pPr>
              <w:numPr>
                <w:ilvl w:val="0"/>
                <w:numId w:val="11"/>
              </w:numPr>
              <w:ind w:left="426"/>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resourceAllocation</w:t>
            </w:r>
            <w:r>
              <w:rPr>
                <w:rFonts w:ascii="Times New Roman" w:hAnsi="Times New Roman"/>
                <w:szCs w:val="20"/>
              </w:rPr>
              <w:t xml:space="preserve"> if CP-OFDM is indicated):</w:t>
            </w:r>
          </w:p>
          <w:p w14:paraId="6771D5C6" w14:textId="77777777" w:rsidR="005231C7" w:rsidRDefault="005231C7">
            <w:pPr>
              <w:pStyle w:val="ListParagraph"/>
              <w:numPr>
                <w:ilvl w:val="0"/>
                <w:numId w:val="9"/>
              </w:numPr>
              <w:ind w:left="720" w:hanging="360"/>
              <w:jc w:val="both"/>
              <w:rPr>
                <w:rFonts w:ascii="Times New Roman" w:hAnsi="Times New Roman"/>
                <w:b/>
                <w:bCs/>
                <w:i/>
                <w:iCs/>
                <w:szCs w:val="20"/>
              </w:rPr>
            </w:pPr>
            <w:r>
              <w:rPr>
                <w:rFonts w:ascii="Times New Roman" w:hAnsi="Times New Roman"/>
                <w:szCs w:val="20"/>
              </w:rPr>
              <w:t>If DFT-S-OFDM is indicated, UE applies type 1 resource allocation.</w:t>
            </w:r>
          </w:p>
          <w:p w14:paraId="15230AE3" w14:textId="77777777" w:rsidR="005231C7" w:rsidRDefault="005231C7">
            <w:pPr>
              <w:pStyle w:val="ListParagraph"/>
              <w:numPr>
                <w:ilvl w:val="0"/>
                <w:numId w:val="9"/>
              </w:numPr>
              <w:ind w:left="720" w:hanging="360"/>
              <w:jc w:val="both"/>
              <w:rPr>
                <w:rFonts w:ascii="Times New Roman" w:hAnsi="Times New Roman"/>
                <w:szCs w:val="20"/>
              </w:rPr>
            </w:pPr>
            <w:r>
              <w:rPr>
                <w:rFonts w:ascii="Times New Roman" w:hAnsi="Times New Roman"/>
                <w:szCs w:val="20"/>
              </w:rPr>
              <w:t xml:space="preserve">If CP-OFDM is indicated, UE applies resource allocation according to </w:t>
            </w:r>
            <w:r>
              <w:rPr>
                <w:rFonts w:ascii="Times New Roman" w:hAnsi="Times New Roman"/>
                <w:i/>
                <w:iCs/>
                <w:szCs w:val="20"/>
              </w:rPr>
              <w:t>resourceAllocation</w:t>
            </w:r>
            <w:r>
              <w:rPr>
                <w:rFonts w:ascii="Times New Roman" w:hAnsi="Times New Roman"/>
                <w:szCs w:val="20"/>
              </w:rPr>
              <w:t xml:space="preserve"> IE.</w:t>
            </w:r>
          </w:p>
          <w:p w14:paraId="7C6566E6" w14:textId="77777777" w:rsidR="005231C7" w:rsidRDefault="005231C7">
            <w:pPr>
              <w:pStyle w:val="ListParagraph"/>
              <w:numPr>
                <w:ilvl w:val="0"/>
                <w:numId w:val="9"/>
              </w:numPr>
              <w:ind w:left="720" w:hanging="360"/>
              <w:jc w:val="both"/>
              <w:rPr>
                <w:rFonts w:ascii="Times New Roman" w:hAnsi="Times New Roman"/>
                <w:szCs w:val="20"/>
              </w:rPr>
            </w:pPr>
            <w:r>
              <w:rPr>
                <w:rFonts w:ascii="Times New Roman" w:hAnsi="Times New Roman"/>
                <w:szCs w:val="20"/>
              </w:rPr>
              <w:t xml:space="preserve">Size of FDRA field is aligned between size for type 1 resource allocation and size according to </w:t>
            </w:r>
            <w:r>
              <w:rPr>
                <w:rFonts w:ascii="Times New Roman" w:hAnsi="Times New Roman"/>
                <w:i/>
                <w:iCs/>
                <w:szCs w:val="20"/>
              </w:rPr>
              <w:t>resourceAllocation</w:t>
            </w:r>
            <w:r>
              <w:rPr>
                <w:rFonts w:ascii="Times New Roman" w:hAnsi="Times New Roman"/>
                <w:szCs w:val="20"/>
              </w:rPr>
              <w:t xml:space="preserve"> IE.</w:t>
            </w:r>
          </w:p>
          <w:p w14:paraId="59298DD9" w14:textId="77777777" w:rsidR="005231C7" w:rsidRDefault="005231C7" w:rsidP="005231C7">
            <w:pPr>
              <w:rPr>
                <w:lang w:val="en-US" w:eastAsia="x-none"/>
              </w:rPr>
            </w:pPr>
          </w:p>
          <w:p w14:paraId="2A33A742" w14:textId="77777777" w:rsidR="005231C7" w:rsidRDefault="005231C7" w:rsidP="005231C7">
            <w:pPr>
              <w:rPr>
                <w:rFonts w:ascii="Times New Roman" w:hAnsi="Times New Roman"/>
                <w:szCs w:val="20"/>
                <w:highlight w:val="green"/>
              </w:rPr>
            </w:pPr>
            <w:r>
              <w:rPr>
                <w:rFonts w:ascii="Times New Roman" w:hAnsi="Times New Roman"/>
                <w:b/>
                <w:bCs/>
                <w:szCs w:val="20"/>
                <w:highlight w:val="green"/>
              </w:rPr>
              <w:t>Agreement</w:t>
            </w:r>
          </w:p>
          <w:p w14:paraId="1AA45842" w14:textId="77777777" w:rsidR="005231C7" w:rsidRDefault="005231C7" w:rsidP="005231C7">
            <w:pPr>
              <w:rPr>
                <w:rFonts w:ascii="Times New Roman" w:hAnsi="Times New Roman"/>
                <w:szCs w:val="20"/>
              </w:rPr>
            </w:pPr>
            <w:r>
              <w:rPr>
                <w:rFonts w:ascii="Times New Roman" w:hAnsi="Times New Roman"/>
                <w:szCs w:val="20"/>
              </w:rPr>
              <w:t>For PUSCH scheduled by DCI format 0_1/0_2 with dynamic waveform switching indication field configured, downselect between following options:</w:t>
            </w:r>
          </w:p>
          <w:p w14:paraId="2DDAA82E" w14:textId="77777777" w:rsidR="005231C7" w:rsidRDefault="005231C7">
            <w:pPr>
              <w:numPr>
                <w:ilvl w:val="0"/>
                <w:numId w:val="11"/>
              </w:numPr>
              <w:ind w:left="426"/>
              <w:rPr>
                <w:rFonts w:ascii="Times New Roman" w:hAnsi="Times New Roman"/>
                <w:szCs w:val="20"/>
              </w:rPr>
            </w:pPr>
            <w:r>
              <w:rPr>
                <w:rFonts w:ascii="Times New Roman" w:hAnsi="Times New Roman"/>
                <w:szCs w:val="20"/>
              </w:rPr>
              <w:t>Option 1 (configuration restriction with error case handling):</w:t>
            </w:r>
          </w:p>
          <w:p w14:paraId="3872BC23" w14:textId="77777777" w:rsidR="005231C7" w:rsidRDefault="005231C7">
            <w:pPr>
              <w:pStyle w:val="ListParagraph"/>
              <w:numPr>
                <w:ilvl w:val="0"/>
                <w:numId w:val="9"/>
              </w:numPr>
              <w:ind w:left="72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24A852DF" w14:textId="77777777" w:rsidR="005231C7" w:rsidRDefault="005231C7" w:rsidP="005231C7">
            <w:pPr>
              <w:ind w:left="360"/>
              <w:rPr>
                <w:rFonts w:ascii="Times New Roman" w:hAnsi="Times New Roman"/>
                <w:szCs w:val="20"/>
              </w:rPr>
            </w:pPr>
          </w:p>
          <w:p w14:paraId="68800BC7" w14:textId="77777777" w:rsidR="005231C7" w:rsidRDefault="005231C7">
            <w:pPr>
              <w:numPr>
                <w:ilvl w:val="0"/>
                <w:numId w:val="11"/>
              </w:numPr>
              <w:ind w:left="426"/>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dmrs-Type</w:t>
            </w:r>
            <w:r>
              <w:rPr>
                <w:rFonts w:ascii="Times New Roman" w:hAnsi="Times New Roman"/>
                <w:szCs w:val="20"/>
              </w:rPr>
              <w:t xml:space="preserve"> if CP-OFDM is indicated):</w:t>
            </w:r>
          </w:p>
          <w:p w14:paraId="1350B82C" w14:textId="77777777" w:rsidR="005231C7" w:rsidRDefault="005231C7">
            <w:pPr>
              <w:pStyle w:val="ListParagraph"/>
              <w:numPr>
                <w:ilvl w:val="0"/>
                <w:numId w:val="9"/>
              </w:numPr>
              <w:ind w:left="720" w:hanging="360"/>
              <w:jc w:val="both"/>
            </w:pPr>
            <w:r>
              <w:rPr>
                <w:rFonts w:ascii="Times New Roman" w:hAnsi="Times New Roman"/>
                <w:szCs w:val="20"/>
              </w:rPr>
              <w:t>If DFT-S-OFDM is indicated, UE applies DMRS type 1.</w:t>
            </w:r>
          </w:p>
          <w:p w14:paraId="555F5ADA" w14:textId="1B07A919" w:rsidR="002D6116" w:rsidRPr="005231C7" w:rsidRDefault="005231C7">
            <w:pPr>
              <w:pStyle w:val="ListParagraph"/>
              <w:numPr>
                <w:ilvl w:val="0"/>
                <w:numId w:val="9"/>
              </w:numPr>
              <w:ind w:left="720" w:hanging="360"/>
              <w:jc w:val="both"/>
            </w:pPr>
            <w:r>
              <w:rPr>
                <w:rFonts w:ascii="Times New Roman" w:hAnsi="Times New Roman"/>
                <w:szCs w:val="20"/>
              </w:rPr>
              <w:t xml:space="preserve">If CP-OFDM is indicated, UE applies DMRS type according to </w:t>
            </w:r>
            <w:r>
              <w:rPr>
                <w:rFonts w:ascii="Times New Roman" w:hAnsi="Times New Roman"/>
                <w:i/>
                <w:iCs/>
                <w:szCs w:val="20"/>
                <w:lang w:eastAsia="ko-KR"/>
              </w:rPr>
              <w:t>dmrs-Type</w:t>
            </w:r>
            <w:r>
              <w:rPr>
                <w:rFonts w:ascii="Times New Roman" w:hAnsi="Times New Roman"/>
                <w:szCs w:val="20"/>
                <w:lang w:eastAsia="ko-KR"/>
              </w:rPr>
              <w:t>.</w:t>
            </w:r>
          </w:p>
        </w:tc>
      </w:tr>
    </w:tbl>
    <w:p w14:paraId="3B412BBB" w14:textId="77777777" w:rsidR="00F736DD" w:rsidRDefault="00F736DD" w:rsidP="00E23210">
      <w:pPr>
        <w:jc w:val="both"/>
        <w:rPr>
          <w:color w:val="000000"/>
        </w:rPr>
      </w:pPr>
    </w:p>
    <w:p w14:paraId="5EA30A79" w14:textId="0370AA47" w:rsidR="005B6701" w:rsidRDefault="001E0ACB" w:rsidP="00387349">
      <w:pPr>
        <w:jc w:val="both"/>
        <w:rPr>
          <w:color w:val="000000"/>
        </w:rPr>
      </w:pPr>
      <w:r>
        <w:rPr>
          <w:color w:val="000000"/>
        </w:rPr>
        <w:t xml:space="preserve">In our view, </w:t>
      </w:r>
      <w:r w:rsidR="00387349">
        <w:rPr>
          <w:color w:val="000000"/>
        </w:rPr>
        <w:t xml:space="preserve">Option-1 is a more straightforward approach and more compatible with legacy configurations. </w:t>
      </w:r>
      <w:r w:rsidR="00160BB6">
        <w:rPr>
          <w:color w:val="000000"/>
        </w:rPr>
        <w:t xml:space="preserve">If Option-1 is </w:t>
      </w:r>
      <w:r w:rsidR="002D0E16">
        <w:rPr>
          <w:color w:val="000000"/>
        </w:rPr>
        <w:t>adopted</w:t>
      </w:r>
      <w:r w:rsidR="00160BB6">
        <w:rPr>
          <w:color w:val="000000"/>
        </w:rPr>
        <w:t xml:space="preserve">, the selected </w:t>
      </w:r>
      <w:r w:rsidR="002D0E16">
        <w:rPr>
          <w:color w:val="000000"/>
        </w:rPr>
        <w:t xml:space="preserve">FDRA or DMRS type will follow what is defined by the RRC parameter. Otherwise, it is an error case. </w:t>
      </w:r>
    </w:p>
    <w:p w14:paraId="4374957C" w14:textId="77777777" w:rsidR="00FC38CF" w:rsidRDefault="00FC38CF" w:rsidP="00387349">
      <w:pPr>
        <w:jc w:val="both"/>
        <w:rPr>
          <w:color w:val="000000"/>
        </w:rPr>
      </w:pPr>
    </w:p>
    <w:p w14:paraId="65B730F8" w14:textId="1E350661" w:rsidR="005B6701" w:rsidRDefault="005B6701" w:rsidP="005B6701">
      <w:pPr>
        <w:jc w:val="both"/>
        <w:rPr>
          <w:color w:val="000000"/>
        </w:rPr>
      </w:pPr>
      <w:r>
        <w:rPr>
          <w:color w:val="000000"/>
        </w:rPr>
        <w:t>We propose the following:</w:t>
      </w:r>
    </w:p>
    <w:p w14:paraId="1E9BD2F3" w14:textId="77777777" w:rsidR="002D0E16" w:rsidRDefault="002D0E16" w:rsidP="005B6701">
      <w:pPr>
        <w:jc w:val="both"/>
        <w:rPr>
          <w:b/>
          <w:lang w:eastAsia="zh-TW"/>
        </w:rPr>
      </w:pPr>
    </w:p>
    <w:p w14:paraId="7E10DFB3" w14:textId="48D01653" w:rsidR="005B6701" w:rsidRDefault="005B6701" w:rsidP="005B6701">
      <w:pPr>
        <w:jc w:val="both"/>
        <w:rPr>
          <w:b/>
          <w:lang w:eastAsia="zh-TW"/>
        </w:rPr>
      </w:pPr>
      <w:r>
        <w:rPr>
          <w:b/>
          <w:lang w:eastAsia="zh-TW"/>
        </w:rPr>
        <w:t xml:space="preserve">Proposal </w:t>
      </w:r>
      <w:r w:rsidR="001E0ACB">
        <w:rPr>
          <w:b/>
          <w:lang w:eastAsia="zh-TW"/>
        </w:rPr>
        <w:t>2</w:t>
      </w:r>
      <w:r w:rsidRPr="001F274F">
        <w:rPr>
          <w:b/>
          <w:lang w:eastAsia="zh-TW"/>
        </w:rPr>
        <w:t>:</w:t>
      </w:r>
      <w:r w:rsidR="001E0ACB">
        <w:rPr>
          <w:b/>
          <w:lang w:eastAsia="zh-TW"/>
        </w:rPr>
        <w:t xml:space="preserve"> </w:t>
      </w:r>
      <w:r w:rsidR="002D0E16">
        <w:rPr>
          <w:b/>
          <w:lang w:eastAsia="zh-TW"/>
        </w:rPr>
        <w:t>For handling of FDRA</w:t>
      </w:r>
      <w:r w:rsidR="00303D72">
        <w:rPr>
          <w:b/>
          <w:lang w:eastAsia="zh-TW"/>
        </w:rPr>
        <w:t xml:space="preserve"> type</w:t>
      </w:r>
      <w:r w:rsidR="002D0E16">
        <w:rPr>
          <w:b/>
          <w:lang w:eastAsia="zh-TW"/>
        </w:rPr>
        <w:t>, Option-1 (configuration restriction with error case handling) is supported.</w:t>
      </w:r>
    </w:p>
    <w:p w14:paraId="33312BE9" w14:textId="1ECAA5AE" w:rsidR="00E23210" w:rsidRDefault="001E0ACB" w:rsidP="00413CF4">
      <w:pPr>
        <w:jc w:val="both"/>
        <w:rPr>
          <w:b/>
          <w:lang w:eastAsia="zh-TW"/>
        </w:rPr>
      </w:pPr>
      <w:r>
        <w:rPr>
          <w:b/>
          <w:lang w:eastAsia="zh-TW"/>
        </w:rPr>
        <w:t>Proposal 3</w:t>
      </w:r>
      <w:r w:rsidRPr="001F274F">
        <w:rPr>
          <w:b/>
          <w:lang w:eastAsia="zh-TW"/>
        </w:rPr>
        <w:t>:</w:t>
      </w:r>
      <w:r>
        <w:rPr>
          <w:b/>
          <w:lang w:eastAsia="zh-TW"/>
        </w:rPr>
        <w:t xml:space="preserve"> </w:t>
      </w:r>
      <w:r w:rsidR="002D0E16">
        <w:rPr>
          <w:b/>
          <w:lang w:eastAsia="zh-TW"/>
        </w:rPr>
        <w:t>For handling of DMRS</w:t>
      </w:r>
      <w:r w:rsidR="00303D72">
        <w:rPr>
          <w:b/>
          <w:lang w:eastAsia="zh-TW"/>
        </w:rPr>
        <w:t xml:space="preserve"> type</w:t>
      </w:r>
      <w:r w:rsidR="002D0E16">
        <w:rPr>
          <w:b/>
          <w:lang w:eastAsia="zh-TW"/>
        </w:rPr>
        <w:t>, Option-1 (configuration restriction with error case handling) is supported.</w:t>
      </w:r>
    </w:p>
    <w:p w14:paraId="5F42CC84" w14:textId="77777777" w:rsidR="00FE7BEE" w:rsidRDefault="00FE7BEE" w:rsidP="00413CF4">
      <w:pPr>
        <w:jc w:val="both"/>
        <w:rPr>
          <w:color w:val="000000"/>
        </w:rPr>
      </w:pPr>
    </w:p>
    <w:p w14:paraId="37D18BDE" w14:textId="55D882BA" w:rsidR="00915234" w:rsidRDefault="00E75FD3" w:rsidP="00915234">
      <w:pPr>
        <w:pStyle w:val="Heading2"/>
      </w:pPr>
      <w:r>
        <w:t xml:space="preserve">PHR enhancements to support dynamic waveform </w:t>
      </w:r>
      <w:proofErr w:type="gramStart"/>
      <w:r>
        <w:t>switching</w:t>
      </w:r>
      <w:proofErr w:type="gramEnd"/>
      <w:r>
        <w:t xml:space="preserve"> </w:t>
      </w:r>
    </w:p>
    <w:p w14:paraId="65F3CC4D" w14:textId="79166EAB" w:rsidR="000C29E9" w:rsidRDefault="00DA68D3" w:rsidP="0097081F">
      <w:pPr>
        <w:rPr>
          <w:color w:val="000000"/>
        </w:rPr>
      </w:pPr>
      <w:r>
        <w:rPr>
          <w:color w:val="000000"/>
        </w:rPr>
        <w:t xml:space="preserve">In last </w:t>
      </w:r>
      <w:r w:rsidR="00C43AB6">
        <w:rPr>
          <w:color w:val="000000"/>
        </w:rPr>
        <w:t>RAN1-11</w:t>
      </w:r>
      <w:r w:rsidR="00CA3D6A">
        <w:rPr>
          <w:color w:val="000000"/>
        </w:rPr>
        <w:t>3</w:t>
      </w:r>
      <w:r w:rsidR="005B5523">
        <w:rPr>
          <w:color w:val="000000"/>
        </w:rPr>
        <w:t xml:space="preserve"> [2]</w:t>
      </w:r>
      <w:r w:rsidR="00C43AB6">
        <w:rPr>
          <w:color w:val="000000"/>
        </w:rPr>
        <w:t xml:space="preserve"> meeting, the following </w:t>
      </w:r>
      <w:r>
        <w:rPr>
          <w:color w:val="000000"/>
        </w:rPr>
        <w:t xml:space="preserve">agreement </w:t>
      </w:r>
      <w:r w:rsidR="00C43AB6">
        <w:rPr>
          <w:color w:val="000000"/>
        </w:rPr>
        <w:t xml:space="preserve">was </w:t>
      </w:r>
      <w:r>
        <w:rPr>
          <w:color w:val="000000"/>
        </w:rPr>
        <w:t xml:space="preserve">made </w:t>
      </w:r>
      <w:r w:rsidR="00C43AB6">
        <w:rPr>
          <w:color w:val="000000"/>
        </w:rPr>
        <w:t xml:space="preserve">for </w:t>
      </w:r>
      <w:r>
        <w:rPr>
          <w:color w:val="000000"/>
        </w:rPr>
        <w:t xml:space="preserve">potential </w:t>
      </w:r>
      <w:r w:rsidR="00C43AB6">
        <w:rPr>
          <w:color w:val="000000"/>
        </w:rPr>
        <w:t xml:space="preserve">PHR enhancements to </w:t>
      </w:r>
      <w:r>
        <w:rPr>
          <w:color w:val="000000"/>
        </w:rPr>
        <w:t xml:space="preserve">assist </w:t>
      </w:r>
      <w:r w:rsidR="00C43AB6">
        <w:rPr>
          <w:color w:val="000000"/>
        </w:rPr>
        <w:t>dynamic waveform switching:</w:t>
      </w:r>
    </w:p>
    <w:p w14:paraId="2DAC5823" w14:textId="77777777" w:rsidR="00DA68D3" w:rsidRDefault="00DA68D3" w:rsidP="0097081F">
      <w:pPr>
        <w:rPr>
          <w:color w:val="000000"/>
        </w:rPr>
      </w:pPr>
    </w:p>
    <w:tbl>
      <w:tblPr>
        <w:tblStyle w:val="TableGrid"/>
        <w:tblW w:w="0" w:type="auto"/>
        <w:tblLook w:val="04A0" w:firstRow="1" w:lastRow="0" w:firstColumn="1" w:lastColumn="0" w:noHBand="0" w:noVBand="1"/>
      </w:tblPr>
      <w:tblGrid>
        <w:gridCol w:w="9631"/>
      </w:tblGrid>
      <w:tr w:rsidR="003B5405" w14:paraId="6D828043" w14:textId="77777777" w:rsidTr="003B5405">
        <w:tc>
          <w:tcPr>
            <w:tcW w:w="9631" w:type="dxa"/>
          </w:tcPr>
          <w:p w14:paraId="5FC2DDD6" w14:textId="77777777" w:rsidR="00BD15ED" w:rsidRDefault="00BD15ED" w:rsidP="00BD15ED">
            <w:pPr>
              <w:rPr>
                <w:rFonts w:ascii="Times New Roman" w:hAnsi="Times New Roman"/>
                <w:szCs w:val="20"/>
                <w:highlight w:val="green"/>
              </w:rPr>
            </w:pPr>
            <w:r>
              <w:rPr>
                <w:rFonts w:ascii="Times New Roman" w:hAnsi="Times New Roman"/>
                <w:szCs w:val="20"/>
                <w:highlight w:val="green"/>
              </w:rPr>
              <w:t>Agreement</w:t>
            </w:r>
          </w:p>
          <w:p w14:paraId="38326560" w14:textId="77777777" w:rsidR="00CF64A5" w:rsidRPr="00691B11" w:rsidRDefault="00CF64A5" w:rsidP="00CF64A5">
            <w:pPr>
              <w:rPr>
                <w:rFonts w:ascii="Times New Roman" w:hAnsi="Times New Roman"/>
              </w:rPr>
            </w:pPr>
            <w:r w:rsidRPr="00691B11">
              <w:rPr>
                <w:rFonts w:ascii="Times New Roman" w:hAnsi="Times New Roman"/>
              </w:rPr>
              <w:t>For potential enhancements to assist the scheduler in determining waveform switching, RAN1 to select 1 from the following options:</w:t>
            </w:r>
          </w:p>
          <w:p w14:paraId="0067DB23" w14:textId="77777777" w:rsidR="00CF64A5" w:rsidRPr="00691B11" w:rsidRDefault="00CF64A5">
            <w:pPr>
              <w:pStyle w:val="ListParagraph"/>
              <w:numPr>
                <w:ilvl w:val="0"/>
                <w:numId w:val="12"/>
              </w:numPr>
              <w:overflowPunct w:val="0"/>
              <w:autoSpaceDE w:val="0"/>
              <w:autoSpaceDN w:val="0"/>
              <w:adjustRightInd w:val="0"/>
              <w:spacing w:after="180"/>
              <w:contextualSpacing/>
              <w:rPr>
                <w:rFonts w:ascii="Times New Roman" w:hAnsi="Times New Roman"/>
                <w:lang w:eastAsia="zh-CN"/>
              </w:rPr>
            </w:pPr>
            <w:r w:rsidRPr="00691B11">
              <w:rPr>
                <w:rFonts w:ascii="Times New Roman" w:hAnsi="Times New Roman"/>
                <w:lang w:eastAsia="zh-CN"/>
              </w:rPr>
              <w:t xml:space="preserve">Option 1: Reporting of power headroom information for a reference PUSCH using target waveform different from waveform of actual PUSCH. </w:t>
            </w:r>
          </w:p>
          <w:p w14:paraId="2B4E773A" w14:textId="77777777" w:rsidR="00CF64A5" w:rsidRPr="00691B11" w:rsidRDefault="00CF64A5">
            <w:pPr>
              <w:pStyle w:val="ListParagraph"/>
              <w:numPr>
                <w:ilvl w:val="1"/>
                <w:numId w:val="12"/>
              </w:numPr>
              <w:overflowPunct w:val="0"/>
              <w:autoSpaceDE w:val="0"/>
              <w:autoSpaceDN w:val="0"/>
              <w:adjustRightInd w:val="0"/>
              <w:spacing w:after="180"/>
              <w:contextualSpacing/>
              <w:rPr>
                <w:rFonts w:ascii="Times New Roman" w:hAnsi="Times New Roman"/>
                <w:lang w:eastAsia="zh-CN"/>
              </w:rPr>
            </w:pPr>
            <w:r w:rsidRPr="00691B11">
              <w:rPr>
                <w:rFonts w:ascii="Times New Roman" w:hAnsi="Times New Roman"/>
                <w:lang w:eastAsia="zh-CN"/>
              </w:rPr>
              <w:t>Details FFS.</w:t>
            </w:r>
          </w:p>
          <w:p w14:paraId="3279D5C0" w14:textId="77777777" w:rsidR="00CF64A5" w:rsidRPr="00CF64A5" w:rsidRDefault="00CF64A5">
            <w:pPr>
              <w:pStyle w:val="ListParagraph"/>
              <w:numPr>
                <w:ilvl w:val="2"/>
                <w:numId w:val="12"/>
              </w:numPr>
              <w:overflowPunct w:val="0"/>
              <w:autoSpaceDE w:val="0"/>
              <w:autoSpaceDN w:val="0"/>
              <w:adjustRightInd w:val="0"/>
              <w:spacing w:after="180"/>
              <w:contextualSpacing/>
              <w:rPr>
                <w:rFonts w:ascii="Times New Roman" w:hAnsi="Times New Roman"/>
                <w:lang w:eastAsia="zh-CN"/>
              </w:rPr>
            </w:pPr>
            <w:r w:rsidRPr="00691B11">
              <w:rPr>
                <w:rFonts w:ascii="Times New Roman" w:eastAsia="DengXian" w:hAnsi="Times New Roman"/>
                <w:lang w:eastAsia="zh-CN"/>
              </w:rPr>
              <w:t>Note: Any MAC CE related decision is up to RAN2</w:t>
            </w:r>
          </w:p>
          <w:p w14:paraId="39E050A4" w14:textId="3E0A76BC" w:rsidR="003B5405" w:rsidRPr="00CF64A5" w:rsidRDefault="00CF64A5">
            <w:pPr>
              <w:pStyle w:val="ListParagraph"/>
              <w:numPr>
                <w:ilvl w:val="0"/>
                <w:numId w:val="12"/>
              </w:numPr>
              <w:overflowPunct w:val="0"/>
              <w:autoSpaceDE w:val="0"/>
              <w:autoSpaceDN w:val="0"/>
              <w:adjustRightInd w:val="0"/>
              <w:spacing w:after="180"/>
              <w:contextualSpacing/>
              <w:rPr>
                <w:rFonts w:ascii="Times New Roman" w:hAnsi="Times New Roman"/>
                <w:lang w:eastAsia="zh-CN"/>
              </w:rPr>
            </w:pPr>
            <w:r w:rsidRPr="00CF64A5">
              <w:rPr>
                <w:rFonts w:ascii="Times New Roman" w:hAnsi="Times New Roman"/>
                <w:lang w:eastAsia="zh-CN"/>
              </w:rPr>
              <w:t>Option 4: No enhancement.</w:t>
            </w:r>
          </w:p>
        </w:tc>
      </w:tr>
    </w:tbl>
    <w:p w14:paraId="10B12965" w14:textId="6D438F82" w:rsidR="00C43AB6" w:rsidRDefault="00C43AB6" w:rsidP="0097081F"/>
    <w:p w14:paraId="25441859" w14:textId="197A1602" w:rsidR="00CF64A5" w:rsidRDefault="00CF64A5" w:rsidP="0097081F">
      <w:r>
        <w:t>Additionally, in RAN-100</w:t>
      </w:r>
      <w:r w:rsidR="00A61C6C">
        <w:t xml:space="preserve"> [3]</w:t>
      </w:r>
      <w:r w:rsidR="006B2C00">
        <w:t>,</w:t>
      </w:r>
      <w:r>
        <w:t xml:space="preserve"> the following agreement was made:</w:t>
      </w:r>
    </w:p>
    <w:p w14:paraId="5653FD3B" w14:textId="6F26B16C" w:rsidR="00CF64A5" w:rsidRDefault="00CF64A5" w:rsidP="0097081F"/>
    <w:tbl>
      <w:tblPr>
        <w:tblStyle w:val="TableGrid"/>
        <w:tblW w:w="0" w:type="auto"/>
        <w:tblLook w:val="04A0" w:firstRow="1" w:lastRow="0" w:firstColumn="1" w:lastColumn="0" w:noHBand="0" w:noVBand="1"/>
      </w:tblPr>
      <w:tblGrid>
        <w:gridCol w:w="9631"/>
      </w:tblGrid>
      <w:tr w:rsidR="00CF64A5" w14:paraId="79FADD86" w14:textId="77777777" w:rsidTr="00CF64A5">
        <w:tc>
          <w:tcPr>
            <w:tcW w:w="9631" w:type="dxa"/>
          </w:tcPr>
          <w:p w14:paraId="10C549A9" w14:textId="77777777" w:rsidR="00551288" w:rsidRPr="00551288" w:rsidRDefault="00551288">
            <w:pPr>
              <w:numPr>
                <w:ilvl w:val="0"/>
                <w:numId w:val="13"/>
              </w:numPr>
              <w:rPr>
                <w:lang w:val="en-US"/>
              </w:rPr>
            </w:pPr>
            <w:r w:rsidRPr="00551288">
              <w:rPr>
                <w:rFonts w:hint="eastAsia"/>
                <w:lang w:val="en-US"/>
              </w:rPr>
              <w:t xml:space="preserve">RAN provide guidance to RAN1/2 on dynamic waveform switching objective as </w:t>
            </w:r>
            <w:proofErr w:type="gramStart"/>
            <w:r w:rsidRPr="00551288">
              <w:rPr>
                <w:rFonts w:hint="eastAsia"/>
                <w:lang w:val="en-US"/>
              </w:rPr>
              <w:t>below</w:t>
            </w:r>
            <w:proofErr w:type="gramEnd"/>
          </w:p>
          <w:p w14:paraId="7BA786B2" w14:textId="77777777" w:rsidR="00551288" w:rsidRPr="00551288" w:rsidRDefault="00551288">
            <w:pPr>
              <w:numPr>
                <w:ilvl w:val="1"/>
                <w:numId w:val="13"/>
              </w:numPr>
              <w:rPr>
                <w:lang w:val="en-US"/>
              </w:rPr>
            </w:pPr>
            <w:r w:rsidRPr="00551288">
              <w:rPr>
                <w:rFonts w:hint="eastAsia"/>
                <w:lang w:val="en-US"/>
              </w:rPr>
              <w:t xml:space="preserve">RAN1 will decide whether to define any PHR enhancement for dynamic waveform switching and to provide the details to RAN2 by August </w:t>
            </w:r>
            <w:proofErr w:type="gramStart"/>
            <w:r w:rsidRPr="00551288">
              <w:rPr>
                <w:rFonts w:hint="eastAsia"/>
                <w:lang w:val="en-US"/>
              </w:rPr>
              <w:t>meeting</w:t>
            </w:r>
            <w:proofErr w:type="gramEnd"/>
          </w:p>
          <w:p w14:paraId="6CC5C3F1" w14:textId="658F525A" w:rsidR="00CF64A5" w:rsidRPr="00551288" w:rsidRDefault="00551288">
            <w:pPr>
              <w:numPr>
                <w:ilvl w:val="1"/>
                <w:numId w:val="13"/>
              </w:numPr>
              <w:rPr>
                <w:lang w:val="en-US"/>
              </w:rPr>
            </w:pPr>
            <w:r w:rsidRPr="00551288">
              <w:rPr>
                <w:rFonts w:hint="eastAsia"/>
                <w:lang w:val="en-US"/>
              </w:rPr>
              <w:t>RAN2 will not work on PHR triggering procedure for dynamic waveform switching in Rel-18 UL Coverage enh WI</w:t>
            </w:r>
          </w:p>
        </w:tc>
      </w:tr>
    </w:tbl>
    <w:p w14:paraId="3A717924" w14:textId="2E412C20" w:rsidR="00CF64A5" w:rsidRDefault="00CF64A5" w:rsidP="0097081F"/>
    <w:p w14:paraId="15469D7F" w14:textId="77777777" w:rsidR="00CF64A5" w:rsidRDefault="00CF64A5" w:rsidP="0097081F"/>
    <w:p w14:paraId="53E55028" w14:textId="6056C898" w:rsidR="009F5408" w:rsidRDefault="00C012FB" w:rsidP="0097081F">
      <w:r>
        <w:t>Reporting</w:t>
      </w:r>
      <w:r w:rsidR="009F5408">
        <w:t xml:space="preserve"> additional assistance information to gNB can help make better waveform switching decisions. Such PHR reporting enhancements as listed above can potentially offer some gain. However, such enhancements will also introduce additional signalling overhead. How much gain is expected by providing such additional PHR information needs to be quantified to better understand the benefits. </w:t>
      </w:r>
    </w:p>
    <w:p w14:paraId="5FC12FAF" w14:textId="00CA29BC" w:rsidR="009F5408" w:rsidRDefault="009F5408" w:rsidP="0097081F">
      <w:r>
        <w:t xml:space="preserve">We suggest that the study on such assistance information should continue to determine potential gains. We propose the following: </w:t>
      </w:r>
    </w:p>
    <w:p w14:paraId="377C7291" w14:textId="77777777" w:rsidR="003B5405" w:rsidRDefault="003B5405" w:rsidP="000C29E9">
      <w:pPr>
        <w:jc w:val="both"/>
        <w:rPr>
          <w:b/>
          <w:lang w:eastAsia="zh-TW"/>
        </w:rPr>
      </w:pPr>
    </w:p>
    <w:p w14:paraId="6FCD5974" w14:textId="17B762D3" w:rsidR="000C29E9" w:rsidRDefault="000C29E9" w:rsidP="000C29E9">
      <w:pPr>
        <w:jc w:val="both"/>
        <w:rPr>
          <w:color w:val="000000"/>
        </w:rPr>
      </w:pPr>
      <w:r>
        <w:rPr>
          <w:b/>
          <w:lang w:eastAsia="zh-TW"/>
        </w:rPr>
        <w:t xml:space="preserve">Proposal </w:t>
      </w:r>
      <w:r w:rsidR="003B5405">
        <w:rPr>
          <w:b/>
          <w:lang w:eastAsia="zh-TW"/>
        </w:rPr>
        <w:t>4</w:t>
      </w:r>
      <w:r w:rsidRPr="001F274F">
        <w:rPr>
          <w:b/>
          <w:lang w:eastAsia="zh-TW"/>
        </w:rPr>
        <w:t xml:space="preserve">: </w:t>
      </w:r>
      <w:r w:rsidR="002E3BF9">
        <w:rPr>
          <w:b/>
          <w:lang w:eastAsia="zh-TW"/>
        </w:rPr>
        <w:t>Option-4 no enhancement is preferred unless p</w:t>
      </w:r>
      <w:r w:rsidR="003B5405">
        <w:rPr>
          <w:b/>
          <w:lang w:eastAsia="zh-TW"/>
        </w:rPr>
        <w:t xml:space="preserve">otential performance gains by </w:t>
      </w:r>
      <w:r w:rsidR="004F5F3C">
        <w:rPr>
          <w:b/>
          <w:lang w:eastAsia="zh-TW"/>
        </w:rPr>
        <w:t xml:space="preserve">PHR enhancements </w:t>
      </w:r>
      <w:r w:rsidR="002E3BF9">
        <w:rPr>
          <w:b/>
          <w:lang w:eastAsia="zh-TW"/>
        </w:rPr>
        <w:t xml:space="preserve">are shown and </w:t>
      </w:r>
      <w:r w:rsidR="004F5F3C">
        <w:rPr>
          <w:b/>
          <w:lang w:eastAsia="zh-TW"/>
        </w:rPr>
        <w:t xml:space="preserve">justified </w:t>
      </w:r>
      <w:r w:rsidR="003B5405">
        <w:rPr>
          <w:b/>
          <w:lang w:eastAsia="zh-TW"/>
        </w:rPr>
        <w:t xml:space="preserve">against </w:t>
      </w:r>
      <w:r w:rsidR="002E3BF9">
        <w:rPr>
          <w:b/>
          <w:lang w:eastAsia="zh-TW"/>
        </w:rPr>
        <w:t xml:space="preserve">extra </w:t>
      </w:r>
      <w:r w:rsidR="003B5405">
        <w:rPr>
          <w:b/>
          <w:lang w:eastAsia="zh-TW"/>
        </w:rPr>
        <w:t>signal</w:t>
      </w:r>
      <w:r w:rsidR="002E3BF9">
        <w:rPr>
          <w:b/>
          <w:lang w:eastAsia="zh-TW"/>
        </w:rPr>
        <w:t>l</w:t>
      </w:r>
      <w:r w:rsidR="003B5405">
        <w:rPr>
          <w:b/>
          <w:lang w:eastAsia="zh-TW"/>
        </w:rPr>
        <w:t>ing overhead</w:t>
      </w:r>
      <w:r>
        <w:rPr>
          <w:b/>
          <w:lang w:eastAsia="zh-TW"/>
        </w:rPr>
        <w:t xml:space="preserve">. </w:t>
      </w:r>
    </w:p>
    <w:p w14:paraId="5AEC829E" w14:textId="77777777" w:rsidR="006769D2" w:rsidRPr="0097081F" w:rsidRDefault="006769D2" w:rsidP="0097081F"/>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31A6CE93" w14:textId="77777777" w:rsidR="00234CAE" w:rsidRDefault="00234CAE" w:rsidP="00572B09">
      <w:pPr>
        <w:snapToGrid w:val="0"/>
        <w:jc w:val="both"/>
        <w:rPr>
          <w:rFonts w:eastAsia="Yu Mincho"/>
          <w:lang w:eastAsia="zh-CN"/>
        </w:rPr>
      </w:pP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1200E2BB" w14:textId="77777777" w:rsidR="004D0167" w:rsidRDefault="004D0167" w:rsidP="004D0167">
      <w:pPr>
        <w:jc w:val="both"/>
        <w:rPr>
          <w:b/>
          <w:lang w:eastAsia="zh-TW"/>
        </w:rPr>
      </w:pPr>
      <w:r>
        <w:rPr>
          <w:b/>
          <w:lang w:eastAsia="zh-TW"/>
        </w:rPr>
        <w:t>Proposal 1</w:t>
      </w:r>
      <w:r w:rsidRPr="001F274F">
        <w:rPr>
          <w:b/>
          <w:lang w:eastAsia="zh-TW"/>
        </w:rPr>
        <w:t xml:space="preserve">: </w:t>
      </w:r>
      <w:r>
        <w:rPr>
          <w:b/>
          <w:lang w:eastAsia="zh-TW"/>
        </w:rPr>
        <w:t xml:space="preserve">Do not support dynamic waveform switching for DCI format 0_0 that schedules Msg3. </w:t>
      </w:r>
    </w:p>
    <w:p w14:paraId="3AC0E47E" w14:textId="77777777" w:rsidR="004D0167" w:rsidRDefault="004D0167" w:rsidP="004D0167">
      <w:pPr>
        <w:jc w:val="both"/>
        <w:rPr>
          <w:b/>
          <w:lang w:eastAsia="zh-TW"/>
        </w:rPr>
      </w:pPr>
      <w:r>
        <w:rPr>
          <w:b/>
          <w:lang w:eastAsia="zh-TW"/>
        </w:rPr>
        <w:t>Proposal 2</w:t>
      </w:r>
      <w:r w:rsidRPr="001F274F">
        <w:rPr>
          <w:b/>
          <w:lang w:eastAsia="zh-TW"/>
        </w:rPr>
        <w:t>:</w:t>
      </w:r>
      <w:r>
        <w:rPr>
          <w:b/>
          <w:lang w:eastAsia="zh-TW"/>
        </w:rPr>
        <w:t xml:space="preserve"> For handling of FDRA type, Option-1 (configuration restriction with error case handling) is supported.</w:t>
      </w:r>
    </w:p>
    <w:p w14:paraId="150A95D6" w14:textId="77777777" w:rsidR="004D0167" w:rsidRDefault="004D0167" w:rsidP="004D0167">
      <w:pPr>
        <w:jc w:val="both"/>
        <w:rPr>
          <w:b/>
          <w:lang w:eastAsia="zh-TW"/>
        </w:rPr>
      </w:pPr>
      <w:r>
        <w:rPr>
          <w:b/>
          <w:lang w:eastAsia="zh-TW"/>
        </w:rPr>
        <w:t>Proposal 3</w:t>
      </w:r>
      <w:r w:rsidRPr="001F274F">
        <w:rPr>
          <w:b/>
          <w:lang w:eastAsia="zh-TW"/>
        </w:rPr>
        <w:t>:</w:t>
      </w:r>
      <w:r>
        <w:rPr>
          <w:b/>
          <w:lang w:eastAsia="zh-TW"/>
        </w:rPr>
        <w:t xml:space="preserve"> For handling of DMRS type, Option-1 (configuration restriction with error case handling) is supported.</w:t>
      </w:r>
    </w:p>
    <w:p w14:paraId="077881FA" w14:textId="77777777" w:rsidR="004D0167" w:rsidRDefault="004D0167" w:rsidP="004D0167">
      <w:pPr>
        <w:jc w:val="both"/>
        <w:rPr>
          <w:color w:val="000000"/>
        </w:rPr>
      </w:pPr>
      <w:r>
        <w:rPr>
          <w:b/>
          <w:lang w:eastAsia="zh-TW"/>
        </w:rPr>
        <w:t>Proposal 4</w:t>
      </w:r>
      <w:r w:rsidRPr="001F274F">
        <w:rPr>
          <w:b/>
          <w:lang w:eastAsia="zh-TW"/>
        </w:rPr>
        <w:t xml:space="preserve">: </w:t>
      </w:r>
      <w:r>
        <w:rPr>
          <w:b/>
          <w:lang w:eastAsia="zh-TW"/>
        </w:rPr>
        <w:t xml:space="preserve">Option-4 no enhancement is preferred unless potential performance gains by PHR enhancements are shown and justified against extra signalling overhead. </w:t>
      </w:r>
    </w:p>
    <w:p w14:paraId="7954DA66" w14:textId="77777777" w:rsidR="00B8481C" w:rsidRDefault="00B8481C" w:rsidP="00FE48B8">
      <w:pPr>
        <w:jc w:val="both"/>
        <w:rPr>
          <w:b/>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34D2B6DE" w14:textId="5969EA99" w:rsidR="007E3AB1" w:rsidRDefault="00347E3E" w:rsidP="00BE2694">
      <w:pPr>
        <w:numPr>
          <w:ilvl w:val="0"/>
          <w:numId w:val="2"/>
        </w:numPr>
      </w:pPr>
      <w:r>
        <w:t xml:space="preserve">Chairman’s notes, </w:t>
      </w:r>
      <w:r w:rsidRPr="00347E3E">
        <w:t>RAN1#112bis-e</w:t>
      </w:r>
      <w:r w:rsidR="007E3AB1">
        <w:t>.</w:t>
      </w:r>
      <w:r>
        <w:t xml:space="preserve"> online, April 2023.</w:t>
      </w:r>
    </w:p>
    <w:p w14:paraId="4F59D4A9" w14:textId="4EDD4FF5" w:rsidR="00CB1226" w:rsidRDefault="00CB1226" w:rsidP="00BE2694">
      <w:pPr>
        <w:numPr>
          <w:ilvl w:val="0"/>
          <w:numId w:val="2"/>
        </w:numPr>
      </w:pPr>
      <w:r>
        <w:t xml:space="preserve">Chairman’s notes, </w:t>
      </w:r>
      <w:r w:rsidRPr="00347E3E">
        <w:t>RAN1#11</w:t>
      </w:r>
      <w:r>
        <w:t>3</w:t>
      </w:r>
      <w:r>
        <w:t>.</w:t>
      </w:r>
      <w:r w:rsidR="00F854E2">
        <w:t xml:space="preserve"> Incheon</w:t>
      </w:r>
      <w:r>
        <w:t xml:space="preserve">, </w:t>
      </w:r>
      <w:r>
        <w:t xml:space="preserve">May </w:t>
      </w:r>
      <w:r>
        <w:t>2023.</w:t>
      </w:r>
    </w:p>
    <w:p w14:paraId="5320E121" w14:textId="026A2659" w:rsidR="00583D7D" w:rsidRPr="00572B09" w:rsidRDefault="009D5DDE" w:rsidP="009D5DDE">
      <w:pPr>
        <w:numPr>
          <w:ilvl w:val="0"/>
          <w:numId w:val="2"/>
        </w:numPr>
      </w:pPr>
      <w:r>
        <w:t xml:space="preserve">Chairman’s notes, </w:t>
      </w:r>
      <w:r w:rsidRPr="00347E3E">
        <w:t>RAN</w:t>
      </w:r>
      <w:r>
        <w:t xml:space="preserve">. </w:t>
      </w:r>
      <w:r>
        <w:t>Taipei</w:t>
      </w:r>
      <w:r>
        <w:t xml:space="preserve">, </w:t>
      </w:r>
      <w:r>
        <w:t xml:space="preserve">June </w:t>
      </w:r>
      <w:r>
        <w:t>2023.</w:t>
      </w:r>
    </w:p>
    <w:sectPr w:rsidR="00583D7D"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E31BC" w14:textId="77777777" w:rsidR="007A304F" w:rsidRDefault="007A304F">
      <w:r>
        <w:separator/>
      </w:r>
    </w:p>
  </w:endnote>
  <w:endnote w:type="continuationSeparator" w:id="0">
    <w:p w14:paraId="50789012" w14:textId="77777777" w:rsidR="007A304F" w:rsidRDefault="007A3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96B4F" w14:textId="77777777" w:rsidR="007A304F" w:rsidRDefault="007A304F">
      <w:r>
        <w:separator/>
      </w:r>
    </w:p>
  </w:footnote>
  <w:footnote w:type="continuationSeparator" w:id="0">
    <w:p w14:paraId="48F05EFA" w14:textId="77777777" w:rsidR="007A304F" w:rsidRDefault="007A30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E37D37"/>
    <w:multiLevelType w:val="hybridMultilevel"/>
    <w:tmpl w:val="EBD8716E"/>
    <w:lvl w:ilvl="0" w:tplc="FD6CBBEA">
      <w:start w:val="150"/>
      <w:numFmt w:val="bullet"/>
      <w:lvlText w:val="-"/>
      <w:lvlJc w:val="left"/>
      <w:pPr>
        <w:ind w:left="0" w:firstLine="0"/>
      </w:pPr>
      <w:rPr>
        <w:rFonts w:ascii="Arial" w:eastAsia="DengXi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37C07816"/>
    <w:multiLevelType w:val="multilevel"/>
    <w:tmpl w:val="37C07816"/>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5F7538"/>
    <w:multiLevelType w:val="hybridMultilevel"/>
    <w:tmpl w:val="78C455DC"/>
    <w:lvl w:ilvl="0" w:tplc="45F4102A">
      <w:start w:val="1"/>
      <w:numFmt w:val="bullet"/>
      <w:lvlText w:val="•"/>
      <w:lvlJc w:val="left"/>
      <w:pPr>
        <w:tabs>
          <w:tab w:val="num" w:pos="360"/>
        </w:tabs>
        <w:ind w:left="360" w:hanging="360"/>
      </w:pPr>
      <w:rPr>
        <w:rFonts w:ascii="Arial" w:hAnsi="Arial" w:hint="default"/>
      </w:rPr>
    </w:lvl>
    <w:lvl w:ilvl="1" w:tplc="775EF050">
      <w:start w:val="1"/>
      <w:numFmt w:val="bullet"/>
      <w:lvlText w:val="•"/>
      <w:lvlJc w:val="left"/>
      <w:pPr>
        <w:tabs>
          <w:tab w:val="num" w:pos="1080"/>
        </w:tabs>
        <w:ind w:left="1080" w:hanging="360"/>
      </w:pPr>
      <w:rPr>
        <w:rFonts w:ascii="Arial" w:hAnsi="Arial" w:hint="default"/>
      </w:rPr>
    </w:lvl>
    <w:lvl w:ilvl="2" w:tplc="E24AB8EA">
      <w:numFmt w:val="bullet"/>
      <w:lvlText w:val="•"/>
      <w:lvlJc w:val="left"/>
      <w:pPr>
        <w:tabs>
          <w:tab w:val="num" w:pos="1800"/>
        </w:tabs>
        <w:ind w:left="1800" w:hanging="360"/>
      </w:pPr>
      <w:rPr>
        <w:rFonts w:ascii="Arial" w:hAnsi="Arial" w:hint="default"/>
      </w:rPr>
    </w:lvl>
    <w:lvl w:ilvl="3" w:tplc="92241936" w:tentative="1">
      <w:start w:val="1"/>
      <w:numFmt w:val="bullet"/>
      <w:lvlText w:val="•"/>
      <w:lvlJc w:val="left"/>
      <w:pPr>
        <w:tabs>
          <w:tab w:val="num" w:pos="2520"/>
        </w:tabs>
        <w:ind w:left="2520" w:hanging="360"/>
      </w:pPr>
      <w:rPr>
        <w:rFonts w:ascii="Arial" w:hAnsi="Arial" w:hint="default"/>
      </w:rPr>
    </w:lvl>
    <w:lvl w:ilvl="4" w:tplc="AB68672E" w:tentative="1">
      <w:start w:val="1"/>
      <w:numFmt w:val="bullet"/>
      <w:lvlText w:val="•"/>
      <w:lvlJc w:val="left"/>
      <w:pPr>
        <w:tabs>
          <w:tab w:val="num" w:pos="3240"/>
        </w:tabs>
        <w:ind w:left="3240" w:hanging="360"/>
      </w:pPr>
      <w:rPr>
        <w:rFonts w:ascii="Arial" w:hAnsi="Arial" w:hint="default"/>
      </w:rPr>
    </w:lvl>
    <w:lvl w:ilvl="5" w:tplc="A4FA9D12" w:tentative="1">
      <w:start w:val="1"/>
      <w:numFmt w:val="bullet"/>
      <w:lvlText w:val="•"/>
      <w:lvlJc w:val="left"/>
      <w:pPr>
        <w:tabs>
          <w:tab w:val="num" w:pos="3960"/>
        </w:tabs>
        <w:ind w:left="3960" w:hanging="360"/>
      </w:pPr>
      <w:rPr>
        <w:rFonts w:ascii="Arial" w:hAnsi="Arial" w:hint="default"/>
      </w:rPr>
    </w:lvl>
    <w:lvl w:ilvl="6" w:tplc="6822398E" w:tentative="1">
      <w:start w:val="1"/>
      <w:numFmt w:val="bullet"/>
      <w:lvlText w:val="•"/>
      <w:lvlJc w:val="left"/>
      <w:pPr>
        <w:tabs>
          <w:tab w:val="num" w:pos="4680"/>
        </w:tabs>
        <w:ind w:left="4680" w:hanging="360"/>
      </w:pPr>
      <w:rPr>
        <w:rFonts w:ascii="Arial" w:hAnsi="Arial" w:hint="default"/>
      </w:rPr>
    </w:lvl>
    <w:lvl w:ilvl="7" w:tplc="518CBC64" w:tentative="1">
      <w:start w:val="1"/>
      <w:numFmt w:val="bullet"/>
      <w:lvlText w:val="•"/>
      <w:lvlJc w:val="left"/>
      <w:pPr>
        <w:tabs>
          <w:tab w:val="num" w:pos="5400"/>
        </w:tabs>
        <w:ind w:left="5400" w:hanging="360"/>
      </w:pPr>
      <w:rPr>
        <w:rFonts w:ascii="Arial" w:hAnsi="Arial" w:hint="default"/>
      </w:rPr>
    </w:lvl>
    <w:lvl w:ilvl="8" w:tplc="B7B6797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4AE56654"/>
    <w:multiLevelType w:val="hybridMultilevel"/>
    <w:tmpl w:val="B64066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D941A51"/>
    <w:multiLevelType w:val="hybridMultilevel"/>
    <w:tmpl w:val="AB1A9C4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7596657">
    <w:abstractNumId w:val="8"/>
  </w:num>
  <w:num w:numId="2" w16cid:durableId="770783937">
    <w:abstractNumId w:val="2"/>
  </w:num>
  <w:num w:numId="3" w16cid:durableId="1241284276">
    <w:abstractNumId w:val="11"/>
  </w:num>
  <w:num w:numId="4" w16cid:durableId="1961178633">
    <w:abstractNumId w:val="6"/>
  </w:num>
  <w:num w:numId="5" w16cid:durableId="1636370996">
    <w:abstractNumId w:val="10"/>
  </w:num>
  <w:num w:numId="6" w16cid:durableId="791367854">
    <w:abstractNumId w:val="3"/>
  </w:num>
  <w:num w:numId="7" w16cid:durableId="1331370575">
    <w:abstractNumId w:val="12"/>
  </w:num>
  <w:num w:numId="8" w16cid:durableId="381250851">
    <w:abstractNumId w:val="4"/>
  </w:num>
  <w:num w:numId="9" w16cid:durableId="1803308156">
    <w:abstractNumId w:val="5"/>
  </w:num>
  <w:num w:numId="10" w16cid:durableId="548690139">
    <w:abstractNumId w:val="0"/>
  </w:num>
  <w:num w:numId="11" w16cid:durableId="1783183257">
    <w:abstractNumId w:val="1"/>
  </w:num>
  <w:num w:numId="12" w16cid:durableId="132064851">
    <w:abstractNumId w:val="9"/>
  </w:num>
  <w:num w:numId="13" w16cid:durableId="29198129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AA6"/>
    <w:rsid w:val="00006FCB"/>
    <w:rsid w:val="00007144"/>
    <w:rsid w:val="0000797A"/>
    <w:rsid w:val="0001019E"/>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53"/>
    <w:rsid w:val="00017BE5"/>
    <w:rsid w:val="0002017E"/>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14A"/>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2D6E"/>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D3"/>
    <w:rsid w:val="000646DB"/>
    <w:rsid w:val="00064A5C"/>
    <w:rsid w:val="00064BAD"/>
    <w:rsid w:val="00065073"/>
    <w:rsid w:val="00065840"/>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77F0A"/>
    <w:rsid w:val="000804BB"/>
    <w:rsid w:val="00080B3D"/>
    <w:rsid w:val="00080B6D"/>
    <w:rsid w:val="00080F99"/>
    <w:rsid w:val="000813E5"/>
    <w:rsid w:val="00082041"/>
    <w:rsid w:val="00082337"/>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E5"/>
    <w:rsid w:val="00090222"/>
    <w:rsid w:val="000902CC"/>
    <w:rsid w:val="00090E21"/>
    <w:rsid w:val="00091280"/>
    <w:rsid w:val="00091549"/>
    <w:rsid w:val="00091618"/>
    <w:rsid w:val="00091633"/>
    <w:rsid w:val="00091A48"/>
    <w:rsid w:val="00092813"/>
    <w:rsid w:val="0009327A"/>
    <w:rsid w:val="0009373D"/>
    <w:rsid w:val="00093A4E"/>
    <w:rsid w:val="00093B91"/>
    <w:rsid w:val="00093E7E"/>
    <w:rsid w:val="00094A36"/>
    <w:rsid w:val="00094EC9"/>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9E9"/>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994"/>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F44"/>
    <w:rsid w:val="000F2D0F"/>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BB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E42"/>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312"/>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5D3B"/>
    <w:rsid w:val="001B6AD7"/>
    <w:rsid w:val="001B6C1C"/>
    <w:rsid w:val="001B718C"/>
    <w:rsid w:val="001B7CAF"/>
    <w:rsid w:val="001C039C"/>
    <w:rsid w:val="001C060B"/>
    <w:rsid w:val="001C0D39"/>
    <w:rsid w:val="001C1036"/>
    <w:rsid w:val="001C2275"/>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85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ACB"/>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3E2D"/>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A44"/>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0851"/>
    <w:rsid w:val="0023134F"/>
    <w:rsid w:val="00231484"/>
    <w:rsid w:val="0023149A"/>
    <w:rsid w:val="00231E07"/>
    <w:rsid w:val="00232592"/>
    <w:rsid w:val="00232DAC"/>
    <w:rsid w:val="00233040"/>
    <w:rsid w:val="0023359B"/>
    <w:rsid w:val="00233E00"/>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67F"/>
    <w:rsid w:val="0026272F"/>
    <w:rsid w:val="002628A1"/>
    <w:rsid w:val="00263436"/>
    <w:rsid w:val="0026349D"/>
    <w:rsid w:val="00263701"/>
    <w:rsid w:val="002637B6"/>
    <w:rsid w:val="002638B2"/>
    <w:rsid w:val="00264764"/>
    <w:rsid w:val="00265415"/>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1F4"/>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1D15"/>
    <w:rsid w:val="00292277"/>
    <w:rsid w:val="00292343"/>
    <w:rsid w:val="00292870"/>
    <w:rsid w:val="0029299D"/>
    <w:rsid w:val="002932CC"/>
    <w:rsid w:val="00293DB6"/>
    <w:rsid w:val="002940C9"/>
    <w:rsid w:val="00295863"/>
    <w:rsid w:val="00296180"/>
    <w:rsid w:val="002962CB"/>
    <w:rsid w:val="00296375"/>
    <w:rsid w:val="0029741C"/>
    <w:rsid w:val="00297444"/>
    <w:rsid w:val="00297A0C"/>
    <w:rsid w:val="00297CE1"/>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16"/>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116"/>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3BF9"/>
    <w:rsid w:val="002E42E8"/>
    <w:rsid w:val="002E4368"/>
    <w:rsid w:val="002E4F84"/>
    <w:rsid w:val="002E4FCE"/>
    <w:rsid w:val="002E5392"/>
    <w:rsid w:val="002E552A"/>
    <w:rsid w:val="002E562A"/>
    <w:rsid w:val="002E5799"/>
    <w:rsid w:val="002E5920"/>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1B3E"/>
    <w:rsid w:val="00302376"/>
    <w:rsid w:val="00302C96"/>
    <w:rsid w:val="003033B1"/>
    <w:rsid w:val="003036AC"/>
    <w:rsid w:val="0030378F"/>
    <w:rsid w:val="00303AAC"/>
    <w:rsid w:val="00303D72"/>
    <w:rsid w:val="003046C5"/>
    <w:rsid w:val="0030490C"/>
    <w:rsid w:val="003049F5"/>
    <w:rsid w:val="003052DA"/>
    <w:rsid w:val="0030626C"/>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E3E"/>
    <w:rsid w:val="00347FEF"/>
    <w:rsid w:val="0035064B"/>
    <w:rsid w:val="0035087C"/>
    <w:rsid w:val="003508A0"/>
    <w:rsid w:val="00350B5E"/>
    <w:rsid w:val="00350C71"/>
    <w:rsid w:val="00350E37"/>
    <w:rsid w:val="003514F4"/>
    <w:rsid w:val="003517D2"/>
    <w:rsid w:val="00352090"/>
    <w:rsid w:val="003520F2"/>
    <w:rsid w:val="003523D7"/>
    <w:rsid w:val="0035284E"/>
    <w:rsid w:val="00352C33"/>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A68"/>
    <w:rsid w:val="00383BFD"/>
    <w:rsid w:val="0038417D"/>
    <w:rsid w:val="003843DB"/>
    <w:rsid w:val="00384502"/>
    <w:rsid w:val="003849F9"/>
    <w:rsid w:val="00385392"/>
    <w:rsid w:val="00385E10"/>
    <w:rsid w:val="00386A5E"/>
    <w:rsid w:val="00386AF0"/>
    <w:rsid w:val="00387349"/>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532A"/>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A8D"/>
    <w:rsid w:val="003B1CD7"/>
    <w:rsid w:val="003B25A7"/>
    <w:rsid w:val="003B2B8C"/>
    <w:rsid w:val="003B360D"/>
    <w:rsid w:val="003B411D"/>
    <w:rsid w:val="003B4545"/>
    <w:rsid w:val="003B4F0D"/>
    <w:rsid w:val="003B53D9"/>
    <w:rsid w:val="003B5405"/>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15A"/>
    <w:rsid w:val="003C7313"/>
    <w:rsid w:val="003C7C79"/>
    <w:rsid w:val="003D0233"/>
    <w:rsid w:val="003D0238"/>
    <w:rsid w:val="003D0AA5"/>
    <w:rsid w:val="003D0B3A"/>
    <w:rsid w:val="003D1732"/>
    <w:rsid w:val="003D17D6"/>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06F"/>
    <w:rsid w:val="003F22A9"/>
    <w:rsid w:val="003F2A81"/>
    <w:rsid w:val="003F31BA"/>
    <w:rsid w:val="003F37D1"/>
    <w:rsid w:val="003F48E2"/>
    <w:rsid w:val="003F4C31"/>
    <w:rsid w:val="003F4CD7"/>
    <w:rsid w:val="003F515B"/>
    <w:rsid w:val="003F51C0"/>
    <w:rsid w:val="003F5334"/>
    <w:rsid w:val="003F5391"/>
    <w:rsid w:val="003F5578"/>
    <w:rsid w:val="003F5A2B"/>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05"/>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2DD3"/>
    <w:rsid w:val="00463A33"/>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3A"/>
    <w:rsid w:val="004825DC"/>
    <w:rsid w:val="00482CB5"/>
    <w:rsid w:val="00483B6B"/>
    <w:rsid w:val="00484080"/>
    <w:rsid w:val="00484428"/>
    <w:rsid w:val="00484988"/>
    <w:rsid w:val="00485876"/>
    <w:rsid w:val="00485B6E"/>
    <w:rsid w:val="00485D53"/>
    <w:rsid w:val="00486079"/>
    <w:rsid w:val="00486099"/>
    <w:rsid w:val="004863AD"/>
    <w:rsid w:val="00486A8F"/>
    <w:rsid w:val="00486C5D"/>
    <w:rsid w:val="00486D6A"/>
    <w:rsid w:val="00486E44"/>
    <w:rsid w:val="00486F24"/>
    <w:rsid w:val="00486F79"/>
    <w:rsid w:val="00487689"/>
    <w:rsid w:val="00487C2C"/>
    <w:rsid w:val="00487CBA"/>
    <w:rsid w:val="00490142"/>
    <w:rsid w:val="004901B8"/>
    <w:rsid w:val="00490230"/>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5F00"/>
    <w:rsid w:val="00496252"/>
    <w:rsid w:val="00496C45"/>
    <w:rsid w:val="00496D4E"/>
    <w:rsid w:val="00497953"/>
    <w:rsid w:val="00497ADD"/>
    <w:rsid w:val="00497D93"/>
    <w:rsid w:val="00497E65"/>
    <w:rsid w:val="004A011F"/>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600"/>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02D"/>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D0167"/>
    <w:rsid w:val="004D0B07"/>
    <w:rsid w:val="004D1531"/>
    <w:rsid w:val="004D19EB"/>
    <w:rsid w:val="004D1BEE"/>
    <w:rsid w:val="004D1E4A"/>
    <w:rsid w:val="004D2158"/>
    <w:rsid w:val="004D2183"/>
    <w:rsid w:val="004D23A3"/>
    <w:rsid w:val="004D2614"/>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0DAB"/>
    <w:rsid w:val="004F1351"/>
    <w:rsid w:val="004F1C54"/>
    <w:rsid w:val="004F20D2"/>
    <w:rsid w:val="004F26AD"/>
    <w:rsid w:val="004F4770"/>
    <w:rsid w:val="004F4E5F"/>
    <w:rsid w:val="004F55B2"/>
    <w:rsid w:val="004F59A8"/>
    <w:rsid w:val="004F5AB7"/>
    <w:rsid w:val="004F5F3C"/>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67D"/>
    <w:rsid w:val="0050494A"/>
    <w:rsid w:val="00504ADA"/>
    <w:rsid w:val="00504C1D"/>
    <w:rsid w:val="0050590D"/>
    <w:rsid w:val="00505940"/>
    <w:rsid w:val="00505BFA"/>
    <w:rsid w:val="005061FB"/>
    <w:rsid w:val="00506586"/>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1C7"/>
    <w:rsid w:val="005236EB"/>
    <w:rsid w:val="00523769"/>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D5A"/>
    <w:rsid w:val="005511A6"/>
    <w:rsid w:val="00551288"/>
    <w:rsid w:val="005515EC"/>
    <w:rsid w:val="00551B47"/>
    <w:rsid w:val="00551C83"/>
    <w:rsid w:val="00552B4C"/>
    <w:rsid w:val="00552BB4"/>
    <w:rsid w:val="00552C6A"/>
    <w:rsid w:val="005531FB"/>
    <w:rsid w:val="005534EE"/>
    <w:rsid w:val="00554996"/>
    <w:rsid w:val="00555332"/>
    <w:rsid w:val="005553B2"/>
    <w:rsid w:val="005558F8"/>
    <w:rsid w:val="0055592A"/>
    <w:rsid w:val="00555DF6"/>
    <w:rsid w:val="00556660"/>
    <w:rsid w:val="00556A55"/>
    <w:rsid w:val="00556D47"/>
    <w:rsid w:val="005573C3"/>
    <w:rsid w:val="00560336"/>
    <w:rsid w:val="00560A4A"/>
    <w:rsid w:val="00560FB2"/>
    <w:rsid w:val="00561966"/>
    <w:rsid w:val="00562A3C"/>
    <w:rsid w:val="00562ADB"/>
    <w:rsid w:val="00563111"/>
    <w:rsid w:val="0056335C"/>
    <w:rsid w:val="00563C83"/>
    <w:rsid w:val="00564426"/>
    <w:rsid w:val="00564539"/>
    <w:rsid w:val="00565696"/>
    <w:rsid w:val="00565953"/>
    <w:rsid w:val="00565AE7"/>
    <w:rsid w:val="00565D29"/>
    <w:rsid w:val="0056624B"/>
    <w:rsid w:val="00566847"/>
    <w:rsid w:val="005670C4"/>
    <w:rsid w:val="005676F5"/>
    <w:rsid w:val="00567937"/>
    <w:rsid w:val="00567E8A"/>
    <w:rsid w:val="00570C03"/>
    <w:rsid w:val="00570CE9"/>
    <w:rsid w:val="00570DB0"/>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3D7D"/>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4C52"/>
    <w:rsid w:val="005A5A88"/>
    <w:rsid w:val="005A5D38"/>
    <w:rsid w:val="005A61B2"/>
    <w:rsid w:val="005A65C0"/>
    <w:rsid w:val="005A6683"/>
    <w:rsid w:val="005A67C9"/>
    <w:rsid w:val="005A6E39"/>
    <w:rsid w:val="005A7133"/>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523"/>
    <w:rsid w:val="005B5730"/>
    <w:rsid w:val="005B5780"/>
    <w:rsid w:val="005B5C1C"/>
    <w:rsid w:val="005B5D52"/>
    <w:rsid w:val="005B65B8"/>
    <w:rsid w:val="005B662A"/>
    <w:rsid w:val="005B66D3"/>
    <w:rsid w:val="005B6701"/>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9AF"/>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658"/>
    <w:rsid w:val="005F397A"/>
    <w:rsid w:val="005F3DC4"/>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5227"/>
    <w:rsid w:val="00615251"/>
    <w:rsid w:val="00616636"/>
    <w:rsid w:val="00616CFD"/>
    <w:rsid w:val="00617472"/>
    <w:rsid w:val="00617873"/>
    <w:rsid w:val="00617B6F"/>
    <w:rsid w:val="00620142"/>
    <w:rsid w:val="00620498"/>
    <w:rsid w:val="006207F3"/>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1DA"/>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B21"/>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CA2"/>
    <w:rsid w:val="0066558B"/>
    <w:rsid w:val="006656E8"/>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9D2"/>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220F"/>
    <w:rsid w:val="006B2371"/>
    <w:rsid w:val="006B2394"/>
    <w:rsid w:val="006B2A66"/>
    <w:rsid w:val="006B2C00"/>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1A5"/>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0EB"/>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468"/>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4D4"/>
    <w:rsid w:val="00761AD3"/>
    <w:rsid w:val="007622B6"/>
    <w:rsid w:val="00763228"/>
    <w:rsid w:val="00763F6B"/>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4C62"/>
    <w:rsid w:val="00794C9B"/>
    <w:rsid w:val="007959BD"/>
    <w:rsid w:val="0079608C"/>
    <w:rsid w:val="007964CD"/>
    <w:rsid w:val="00797D14"/>
    <w:rsid w:val="007A032E"/>
    <w:rsid w:val="007A0435"/>
    <w:rsid w:val="007A194A"/>
    <w:rsid w:val="007A1D96"/>
    <w:rsid w:val="007A2659"/>
    <w:rsid w:val="007A2668"/>
    <w:rsid w:val="007A3021"/>
    <w:rsid w:val="007A3037"/>
    <w:rsid w:val="007A304F"/>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747"/>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1477"/>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3AB1"/>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DA0"/>
    <w:rsid w:val="008113EA"/>
    <w:rsid w:val="00811766"/>
    <w:rsid w:val="00811EEF"/>
    <w:rsid w:val="00812149"/>
    <w:rsid w:val="0081222C"/>
    <w:rsid w:val="00812445"/>
    <w:rsid w:val="00812920"/>
    <w:rsid w:val="0081359C"/>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91A"/>
    <w:rsid w:val="00820C50"/>
    <w:rsid w:val="00820C8C"/>
    <w:rsid w:val="00820D3F"/>
    <w:rsid w:val="008215E2"/>
    <w:rsid w:val="00821830"/>
    <w:rsid w:val="00821FAC"/>
    <w:rsid w:val="00822512"/>
    <w:rsid w:val="00822E6A"/>
    <w:rsid w:val="00822E9D"/>
    <w:rsid w:val="00823592"/>
    <w:rsid w:val="00823A74"/>
    <w:rsid w:val="0082438B"/>
    <w:rsid w:val="008244BA"/>
    <w:rsid w:val="00824DBC"/>
    <w:rsid w:val="00825691"/>
    <w:rsid w:val="0082598F"/>
    <w:rsid w:val="00825AF7"/>
    <w:rsid w:val="00826F13"/>
    <w:rsid w:val="00827297"/>
    <w:rsid w:val="00827539"/>
    <w:rsid w:val="0082795C"/>
    <w:rsid w:val="00831F6F"/>
    <w:rsid w:val="00831FD2"/>
    <w:rsid w:val="00831FF5"/>
    <w:rsid w:val="0083235F"/>
    <w:rsid w:val="008324C2"/>
    <w:rsid w:val="00832941"/>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333"/>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CB0"/>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462F"/>
    <w:rsid w:val="008746C2"/>
    <w:rsid w:val="0087489E"/>
    <w:rsid w:val="00874A07"/>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274B"/>
    <w:rsid w:val="00892900"/>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C81"/>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8A5"/>
    <w:rsid w:val="008B399B"/>
    <w:rsid w:val="008B41DD"/>
    <w:rsid w:val="008B52F2"/>
    <w:rsid w:val="008B55B2"/>
    <w:rsid w:val="008B6133"/>
    <w:rsid w:val="008B62C4"/>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412"/>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8A7"/>
    <w:rsid w:val="008E65BE"/>
    <w:rsid w:val="008E6B58"/>
    <w:rsid w:val="008E6CD8"/>
    <w:rsid w:val="008E6DBE"/>
    <w:rsid w:val="008E77D8"/>
    <w:rsid w:val="008E7A0F"/>
    <w:rsid w:val="008F0181"/>
    <w:rsid w:val="008F050E"/>
    <w:rsid w:val="008F05B3"/>
    <w:rsid w:val="008F080C"/>
    <w:rsid w:val="008F0908"/>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4FB4"/>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234"/>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551E"/>
    <w:rsid w:val="00925B2E"/>
    <w:rsid w:val="00925F7A"/>
    <w:rsid w:val="00925F9A"/>
    <w:rsid w:val="00926453"/>
    <w:rsid w:val="0092695A"/>
    <w:rsid w:val="00927270"/>
    <w:rsid w:val="0092738E"/>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37E78"/>
    <w:rsid w:val="00940C5A"/>
    <w:rsid w:val="0094101C"/>
    <w:rsid w:val="00941BD6"/>
    <w:rsid w:val="00942062"/>
    <w:rsid w:val="0094221C"/>
    <w:rsid w:val="00942998"/>
    <w:rsid w:val="00942A0C"/>
    <w:rsid w:val="00942BB1"/>
    <w:rsid w:val="0094342C"/>
    <w:rsid w:val="00944281"/>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77F9F"/>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5F8"/>
    <w:rsid w:val="009A0615"/>
    <w:rsid w:val="009A07BB"/>
    <w:rsid w:val="009A1620"/>
    <w:rsid w:val="009A16F7"/>
    <w:rsid w:val="009A172C"/>
    <w:rsid w:val="009A1979"/>
    <w:rsid w:val="009A252F"/>
    <w:rsid w:val="009A2554"/>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587"/>
    <w:rsid w:val="009C5A3F"/>
    <w:rsid w:val="009C5A95"/>
    <w:rsid w:val="009C60E8"/>
    <w:rsid w:val="009C6367"/>
    <w:rsid w:val="009C653B"/>
    <w:rsid w:val="009C6D5B"/>
    <w:rsid w:val="009C713D"/>
    <w:rsid w:val="009C7A70"/>
    <w:rsid w:val="009D02D5"/>
    <w:rsid w:val="009D0860"/>
    <w:rsid w:val="009D0DE0"/>
    <w:rsid w:val="009D14BC"/>
    <w:rsid w:val="009D2083"/>
    <w:rsid w:val="009D2BF5"/>
    <w:rsid w:val="009D30A1"/>
    <w:rsid w:val="009D3818"/>
    <w:rsid w:val="009D3921"/>
    <w:rsid w:val="009D3CA0"/>
    <w:rsid w:val="009D4834"/>
    <w:rsid w:val="009D4B22"/>
    <w:rsid w:val="009D54A1"/>
    <w:rsid w:val="009D54A3"/>
    <w:rsid w:val="009D5DDE"/>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1D7"/>
    <w:rsid w:val="009E3488"/>
    <w:rsid w:val="009E3632"/>
    <w:rsid w:val="009E4046"/>
    <w:rsid w:val="009E449B"/>
    <w:rsid w:val="009E44C8"/>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3DF7"/>
    <w:rsid w:val="009F402D"/>
    <w:rsid w:val="009F4060"/>
    <w:rsid w:val="009F4900"/>
    <w:rsid w:val="009F4B92"/>
    <w:rsid w:val="009F4E87"/>
    <w:rsid w:val="009F5408"/>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BBE"/>
    <w:rsid w:val="00A05CDA"/>
    <w:rsid w:val="00A060CD"/>
    <w:rsid w:val="00A0633C"/>
    <w:rsid w:val="00A0668A"/>
    <w:rsid w:val="00A07097"/>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D03"/>
    <w:rsid w:val="00A34572"/>
    <w:rsid w:val="00A346F9"/>
    <w:rsid w:val="00A347D4"/>
    <w:rsid w:val="00A34A12"/>
    <w:rsid w:val="00A35254"/>
    <w:rsid w:val="00A35544"/>
    <w:rsid w:val="00A35C04"/>
    <w:rsid w:val="00A36605"/>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1C6C"/>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CC8"/>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27F"/>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690"/>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7E2"/>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917"/>
    <w:rsid w:val="00AE6C51"/>
    <w:rsid w:val="00AE6E21"/>
    <w:rsid w:val="00AE6E8E"/>
    <w:rsid w:val="00AE78E1"/>
    <w:rsid w:val="00AE7FE0"/>
    <w:rsid w:val="00AF011B"/>
    <w:rsid w:val="00AF02D2"/>
    <w:rsid w:val="00AF0315"/>
    <w:rsid w:val="00AF12A1"/>
    <w:rsid w:val="00AF15BD"/>
    <w:rsid w:val="00AF1DDB"/>
    <w:rsid w:val="00AF28DF"/>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712"/>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6E6"/>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81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1770"/>
    <w:rsid w:val="00BA18D1"/>
    <w:rsid w:val="00BA1D0E"/>
    <w:rsid w:val="00BA2420"/>
    <w:rsid w:val="00BA2832"/>
    <w:rsid w:val="00BA299E"/>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A1C"/>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EB2"/>
    <w:rsid w:val="00BC0F03"/>
    <w:rsid w:val="00BC0F87"/>
    <w:rsid w:val="00BC0FDD"/>
    <w:rsid w:val="00BC14FA"/>
    <w:rsid w:val="00BC1B8D"/>
    <w:rsid w:val="00BC1D5F"/>
    <w:rsid w:val="00BC1E06"/>
    <w:rsid w:val="00BC21D9"/>
    <w:rsid w:val="00BC2AC3"/>
    <w:rsid w:val="00BC2C1D"/>
    <w:rsid w:val="00BC3ECC"/>
    <w:rsid w:val="00BC4091"/>
    <w:rsid w:val="00BC464F"/>
    <w:rsid w:val="00BC49DA"/>
    <w:rsid w:val="00BC4C7B"/>
    <w:rsid w:val="00BC5325"/>
    <w:rsid w:val="00BC534A"/>
    <w:rsid w:val="00BC5831"/>
    <w:rsid w:val="00BC6161"/>
    <w:rsid w:val="00BC6874"/>
    <w:rsid w:val="00BC6A46"/>
    <w:rsid w:val="00BC6CA4"/>
    <w:rsid w:val="00BC7658"/>
    <w:rsid w:val="00BC7ABA"/>
    <w:rsid w:val="00BC7C82"/>
    <w:rsid w:val="00BD03F9"/>
    <w:rsid w:val="00BD15ED"/>
    <w:rsid w:val="00BD264E"/>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694"/>
    <w:rsid w:val="00BE28C0"/>
    <w:rsid w:val="00BE3451"/>
    <w:rsid w:val="00BE36BA"/>
    <w:rsid w:val="00BE3C8A"/>
    <w:rsid w:val="00BE3E13"/>
    <w:rsid w:val="00BE3E91"/>
    <w:rsid w:val="00BE42B7"/>
    <w:rsid w:val="00BE42B9"/>
    <w:rsid w:val="00BE5773"/>
    <w:rsid w:val="00BE5ADC"/>
    <w:rsid w:val="00BE61AD"/>
    <w:rsid w:val="00BE6B33"/>
    <w:rsid w:val="00BE7B92"/>
    <w:rsid w:val="00BE7DB4"/>
    <w:rsid w:val="00BE7F34"/>
    <w:rsid w:val="00BF0158"/>
    <w:rsid w:val="00BF0697"/>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2FB"/>
    <w:rsid w:val="00C01545"/>
    <w:rsid w:val="00C01A85"/>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B2E"/>
    <w:rsid w:val="00C05FE4"/>
    <w:rsid w:val="00C060BB"/>
    <w:rsid w:val="00C06181"/>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196E"/>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064"/>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3AB6"/>
    <w:rsid w:val="00C4439A"/>
    <w:rsid w:val="00C450FF"/>
    <w:rsid w:val="00C45260"/>
    <w:rsid w:val="00C458C4"/>
    <w:rsid w:val="00C45AD4"/>
    <w:rsid w:val="00C4694B"/>
    <w:rsid w:val="00C47702"/>
    <w:rsid w:val="00C47739"/>
    <w:rsid w:val="00C47D3E"/>
    <w:rsid w:val="00C47FB1"/>
    <w:rsid w:val="00C5086F"/>
    <w:rsid w:val="00C5137F"/>
    <w:rsid w:val="00C51425"/>
    <w:rsid w:val="00C51470"/>
    <w:rsid w:val="00C51A50"/>
    <w:rsid w:val="00C51C64"/>
    <w:rsid w:val="00C51F93"/>
    <w:rsid w:val="00C52188"/>
    <w:rsid w:val="00C52924"/>
    <w:rsid w:val="00C5298F"/>
    <w:rsid w:val="00C52BDA"/>
    <w:rsid w:val="00C53590"/>
    <w:rsid w:val="00C53B0B"/>
    <w:rsid w:val="00C5427B"/>
    <w:rsid w:val="00C54724"/>
    <w:rsid w:val="00C54A49"/>
    <w:rsid w:val="00C5520F"/>
    <w:rsid w:val="00C552BD"/>
    <w:rsid w:val="00C55973"/>
    <w:rsid w:val="00C559F4"/>
    <w:rsid w:val="00C55A94"/>
    <w:rsid w:val="00C574C6"/>
    <w:rsid w:val="00C57691"/>
    <w:rsid w:val="00C6031E"/>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BFD"/>
    <w:rsid w:val="00C72C46"/>
    <w:rsid w:val="00C732C8"/>
    <w:rsid w:val="00C73444"/>
    <w:rsid w:val="00C7352C"/>
    <w:rsid w:val="00C73AFE"/>
    <w:rsid w:val="00C74157"/>
    <w:rsid w:val="00C745B9"/>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D74"/>
    <w:rsid w:val="00CA0201"/>
    <w:rsid w:val="00CA0980"/>
    <w:rsid w:val="00CA1039"/>
    <w:rsid w:val="00CA12EE"/>
    <w:rsid w:val="00CA1661"/>
    <w:rsid w:val="00CA1E83"/>
    <w:rsid w:val="00CA20D5"/>
    <w:rsid w:val="00CA2163"/>
    <w:rsid w:val="00CA231F"/>
    <w:rsid w:val="00CA2C2C"/>
    <w:rsid w:val="00CA32DE"/>
    <w:rsid w:val="00CA334B"/>
    <w:rsid w:val="00CA35A0"/>
    <w:rsid w:val="00CA3D6A"/>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1226"/>
    <w:rsid w:val="00CB310C"/>
    <w:rsid w:val="00CB35F3"/>
    <w:rsid w:val="00CB3AA0"/>
    <w:rsid w:val="00CB4372"/>
    <w:rsid w:val="00CB4CD8"/>
    <w:rsid w:val="00CB52D0"/>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0F4F"/>
    <w:rsid w:val="00CD1586"/>
    <w:rsid w:val="00CD1626"/>
    <w:rsid w:val="00CD1A91"/>
    <w:rsid w:val="00CD1EE6"/>
    <w:rsid w:val="00CD230D"/>
    <w:rsid w:val="00CD26E8"/>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4A5"/>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AD9"/>
    <w:rsid w:val="00D1015D"/>
    <w:rsid w:val="00D10B52"/>
    <w:rsid w:val="00D10F4A"/>
    <w:rsid w:val="00D10F75"/>
    <w:rsid w:val="00D11463"/>
    <w:rsid w:val="00D1177C"/>
    <w:rsid w:val="00D11CC4"/>
    <w:rsid w:val="00D11E51"/>
    <w:rsid w:val="00D1275B"/>
    <w:rsid w:val="00D13413"/>
    <w:rsid w:val="00D136B7"/>
    <w:rsid w:val="00D13F91"/>
    <w:rsid w:val="00D147C6"/>
    <w:rsid w:val="00D14A7D"/>
    <w:rsid w:val="00D14B02"/>
    <w:rsid w:val="00D15039"/>
    <w:rsid w:val="00D150D5"/>
    <w:rsid w:val="00D156BA"/>
    <w:rsid w:val="00D15A44"/>
    <w:rsid w:val="00D15C74"/>
    <w:rsid w:val="00D163F1"/>
    <w:rsid w:val="00D16A37"/>
    <w:rsid w:val="00D16BF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2F9"/>
    <w:rsid w:val="00D318D5"/>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6F8B"/>
    <w:rsid w:val="00D37100"/>
    <w:rsid w:val="00D3773C"/>
    <w:rsid w:val="00D37BED"/>
    <w:rsid w:val="00D40017"/>
    <w:rsid w:val="00D4046E"/>
    <w:rsid w:val="00D407F5"/>
    <w:rsid w:val="00D408C5"/>
    <w:rsid w:val="00D40A86"/>
    <w:rsid w:val="00D41014"/>
    <w:rsid w:val="00D41A0D"/>
    <w:rsid w:val="00D41A9E"/>
    <w:rsid w:val="00D41EC0"/>
    <w:rsid w:val="00D42050"/>
    <w:rsid w:val="00D420E9"/>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189C"/>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718"/>
    <w:rsid w:val="00DA679B"/>
    <w:rsid w:val="00DA68D3"/>
    <w:rsid w:val="00DA68FA"/>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6F8"/>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0C42"/>
    <w:rsid w:val="00DE1735"/>
    <w:rsid w:val="00DE1B80"/>
    <w:rsid w:val="00DE1BEA"/>
    <w:rsid w:val="00DE2003"/>
    <w:rsid w:val="00DE22C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5793"/>
    <w:rsid w:val="00E062BF"/>
    <w:rsid w:val="00E06493"/>
    <w:rsid w:val="00E065A6"/>
    <w:rsid w:val="00E06703"/>
    <w:rsid w:val="00E0683B"/>
    <w:rsid w:val="00E068DB"/>
    <w:rsid w:val="00E0696B"/>
    <w:rsid w:val="00E06999"/>
    <w:rsid w:val="00E06B7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21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01CE"/>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6182"/>
    <w:rsid w:val="00E667B5"/>
    <w:rsid w:val="00E66AAF"/>
    <w:rsid w:val="00E66C71"/>
    <w:rsid w:val="00E70376"/>
    <w:rsid w:val="00E703A1"/>
    <w:rsid w:val="00E70876"/>
    <w:rsid w:val="00E70E5B"/>
    <w:rsid w:val="00E70E69"/>
    <w:rsid w:val="00E717A5"/>
    <w:rsid w:val="00E719C4"/>
    <w:rsid w:val="00E71F30"/>
    <w:rsid w:val="00E72225"/>
    <w:rsid w:val="00E724D9"/>
    <w:rsid w:val="00E7250E"/>
    <w:rsid w:val="00E73098"/>
    <w:rsid w:val="00E7357D"/>
    <w:rsid w:val="00E73AD6"/>
    <w:rsid w:val="00E741FF"/>
    <w:rsid w:val="00E745A7"/>
    <w:rsid w:val="00E74CB6"/>
    <w:rsid w:val="00E74D03"/>
    <w:rsid w:val="00E75102"/>
    <w:rsid w:val="00E7553D"/>
    <w:rsid w:val="00E756A8"/>
    <w:rsid w:val="00E7586C"/>
    <w:rsid w:val="00E75DE6"/>
    <w:rsid w:val="00E75FD3"/>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2B79"/>
    <w:rsid w:val="00E83583"/>
    <w:rsid w:val="00E83D14"/>
    <w:rsid w:val="00E83ED9"/>
    <w:rsid w:val="00E843B9"/>
    <w:rsid w:val="00E844C4"/>
    <w:rsid w:val="00E84AA6"/>
    <w:rsid w:val="00E84C91"/>
    <w:rsid w:val="00E8504F"/>
    <w:rsid w:val="00E851F1"/>
    <w:rsid w:val="00E85CA8"/>
    <w:rsid w:val="00E85ECB"/>
    <w:rsid w:val="00E8629F"/>
    <w:rsid w:val="00E86442"/>
    <w:rsid w:val="00E867A7"/>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A0B"/>
    <w:rsid w:val="00E95D7D"/>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010"/>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0CB6"/>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4B9"/>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A65"/>
    <w:rsid w:val="00F10DF7"/>
    <w:rsid w:val="00F115A8"/>
    <w:rsid w:val="00F11FEF"/>
    <w:rsid w:val="00F12177"/>
    <w:rsid w:val="00F12764"/>
    <w:rsid w:val="00F1298C"/>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0C0"/>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4BC"/>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41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0CD"/>
    <w:rsid w:val="00F6634D"/>
    <w:rsid w:val="00F66509"/>
    <w:rsid w:val="00F665F8"/>
    <w:rsid w:val="00F66C3C"/>
    <w:rsid w:val="00F67302"/>
    <w:rsid w:val="00F67612"/>
    <w:rsid w:val="00F676F7"/>
    <w:rsid w:val="00F67903"/>
    <w:rsid w:val="00F67FAB"/>
    <w:rsid w:val="00F70198"/>
    <w:rsid w:val="00F70E7E"/>
    <w:rsid w:val="00F7129D"/>
    <w:rsid w:val="00F71499"/>
    <w:rsid w:val="00F71AA9"/>
    <w:rsid w:val="00F7224D"/>
    <w:rsid w:val="00F73173"/>
    <w:rsid w:val="00F7327B"/>
    <w:rsid w:val="00F736DD"/>
    <w:rsid w:val="00F73935"/>
    <w:rsid w:val="00F73BFA"/>
    <w:rsid w:val="00F73FC3"/>
    <w:rsid w:val="00F73FC4"/>
    <w:rsid w:val="00F741DB"/>
    <w:rsid w:val="00F744BB"/>
    <w:rsid w:val="00F74AA1"/>
    <w:rsid w:val="00F74F6F"/>
    <w:rsid w:val="00F74F8D"/>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4E2"/>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4FA6"/>
    <w:rsid w:val="00FB50AF"/>
    <w:rsid w:val="00FB545C"/>
    <w:rsid w:val="00FB5D48"/>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8C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653"/>
    <w:rsid w:val="00FD39DD"/>
    <w:rsid w:val="00FD3BD6"/>
    <w:rsid w:val="00FD45BD"/>
    <w:rsid w:val="00FD4DF8"/>
    <w:rsid w:val="00FD516C"/>
    <w:rsid w:val="00FD5595"/>
    <w:rsid w:val="00FD5982"/>
    <w:rsid w:val="00FD63E5"/>
    <w:rsid w:val="00FD6529"/>
    <w:rsid w:val="00FD6624"/>
    <w:rsid w:val="00FD6C66"/>
    <w:rsid w:val="00FD71F0"/>
    <w:rsid w:val="00FD769A"/>
    <w:rsid w:val="00FE03AB"/>
    <w:rsid w:val="00FE0DAD"/>
    <w:rsid w:val="00FE115F"/>
    <w:rsid w:val="00FE1384"/>
    <w:rsid w:val="00FE1529"/>
    <w:rsid w:val="00FE171D"/>
    <w:rsid w:val="00FE1F50"/>
    <w:rsid w:val="00FE207D"/>
    <w:rsid w:val="00FE223C"/>
    <w:rsid w:val="00FE30D7"/>
    <w:rsid w:val="00FE3C4C"/>
    <w:rsid w:val="00FE4150"/>
    <w:rsid w:val="00FE4841"/>
    <w:rsid w:val="00FE48B8"/>
    <w:rsid w:val="00FE5EEA"/>
    <w:rsid w:val="00FE6469"/>
    <w:rsid w:val="00FE709C"/>
    <w:rsid w:val="00FE76DD"/>
    <w:rsid w:val="00FE7ADC"/>
    <w:rsid w:val="00FE7BEE"/>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1A5"/>
    <w:rPr>
      <w:rFonts w:ascii="Times" w:eastAsia="Batang"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pPr>
  </w:style>
  <w:style w:type="paragraph" w:customStyle="1" w:styleId="bullet2">
    <w:name w:val="bullet2"/>
    <w:basedOn w:val="Normal"/>
    <w:link w:val="bullet2Char"/>
    <w:qFormat/>
    <w:rsid w:val="00343AAD"/>
    <w:pPr>
      <w:numPr>
        <w:ilvl w:val="1"/>
        <w:numId w:val="5"/>
      </w:numPr>
    </w:p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ind w:hanging="180"/>
    </w:pPr>
  </w:style>
  <w:style w:type="paragraph" w:customStyle="1" w:styleId="bullet4">
    <w:name w:val="bullet4"/>
    <w:basedOn w:val="Normal"/>
    <w:qFormat/>
    <w:rsid w:val="00343AAD"/>
    <w:pPr>
      <w:numPr>
        <w:ilvl w:val="3"/>
        <w:numId w:val="5"/>
      </w:numPr>
    </w:p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rPr>
  </w:style>
  <w:style w:type="character" w:customStyle="1" w:styleId="apple-converted-space">
    <w:name w:val="apple-converted-space"/>
    <w:qFormat/>
    <w:rsid w:val="00AA4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8914497">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126808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71454682">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7001535">
      <w:bodyDiv w:val="1"/>
      <w:marLeft w:val="0"/>
      <w:marRight w:val="0"/>
      <w:marTop w:val="0"/>
      <w:marBottom w:val="0"/>
      <w:divBdr>
        <w:top w:val="none" w:sz="0" w:space="0" w:color="auto"/>
        <w:left w:val="none" w:sz="0" w:space="0" w:color="auto"/>
        <w:bottom w:val="none" w:sz="0" w:space="0" w:color="auto"/>
        <w:right w:val="none" w:sz="0" w:space="0" w:color="auto"/>
      </w:divBdr>
    </w:div>
    <w:div w:id="411778127">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422662">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517300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2547130">
      <w:bodyDiv w:val="1"/>
      <w:marLeft w:val="0"/>
      <w:marRight w:val="0"/>
      <w:marTop w:val="0"/>
      <w:marBottom w:val="0"/>
      <w:divBdr>
        <w:top w:val="none" w:sz="0" w:space="0" w:color="auto"/>
        <w:left w:val="none" w:sz="0" w:space="0" w:color="auto"/>
        <w:bottom w:val="none" w:sz="0" w:space="0" w:color="auto"/>
        <w:right w:val="none" w:sz="0" w:space="0" w:color="auto"/>
      </w:divBdr>
      <w:divsChild>
        <w:div w:id="1292399841">
          <w:marLeft w:val="1267"/>
          <w:marRight w:val="0"/>
          <w:marTop w:val="180"/>
          <w:marBottom w:val="0"/>
          <w:divBdr>
            <w:top w:val="none" w:sz="0" w:space="0" w:color="auto"/>
            <w:left w:val="none" w:sz="0" w:space="0" w:color="auto"/>
            <w:bottom w:val="none" w:sz="0" w:space="0" w:color="auto"/>
            <w:right w:val="none" w:sz="0" w:space="0" w:color="auto"/>
          </w:divBdr>
        </w:div>
        <w:div w:id="1889491150">
          <w:marLeft w:val="1267"/>
          <w:marRight w:val="0"/>
          <w:marTop w:val="180"/>
          <w:marBottom w:val="0"/>
          <w:divBdr>
            <w:top w:val="none" w:sz="0" w:space="0" w:color="auto"/>
            <w:left w:val="none" w:sz="0" w:space="0" w:color="auto"/>
            <w:bottom w:val="none" w:sz="0" w:space="0" w:color="auto"/>
            <w:right w:val="none" w:sz="0" w:space="0" w:color="auto"/>
          </w:divBdr>
        </w:div>
        <w:div w:id="1270234786">
          <w:marLeft w:val="1267"/>
          <w:marRight w:val="0"/>
          <w:marTop w:val="180"/>
          <w:marBottom w:val="0"/>
          <w:divBdr>
            <w:top w:val="none" w:sz="0" w:space="0" w:color="auto"/>
            <w:left w:val="none" w:sz="0" w:space="0" w:color="auto"/>
            <w:bottom w:val="none" w:sz="0" w:space="0" w:color="auto"/>
            <w:right w:val="none" w:sz="0" w:space="0" w:color="auto"/>
          </w:divBdr>
        </w:div>
        <w:div w:id="1021666352">
          <w:marLeft w:val="1267"/>
          <w:marRight w:val="0"/>
          <w:marTop w:val="180"/>
          <w:marBottom w:val="0"/>
          <w:divBdr>
            <w:top w:val="none" w:sz="0" w:space="0" w:color="auto"/>
            <w:left w:val="none" w:sz="0" w:space="0" w:color="auto"/>
            <w:bottom w:val="none" w:sz="0" w:space="0" w:color="auto"/>
            <w:right w:val="none" w:sz="0" w:space="0" w:color="auto"/>
          </w:divBdr>
        </w:div>
      </w:divsChild>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169426">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86016348">
      <w:bodyDiv w:val="1"/>
      <w:marLeft w:val="0"/>
      <w:marRight w:val="0"/>
      <w:marTop w:val="0"/>
      <w:marBottom w:val="0"/>
      <w:divBdr>
        <w:top w:val="none" w:sz="0" w:space="0" w:color="auto"/>
        <w:left w:val="none" w:sz="0" w:space="0" w:color="auto"/>
        <w:bottom w:val="none" w:sz="0" w:space="0" w:color="auto"/>
        <w:right w:val="none" w:sz="0" w:space="0" w:color="auto"/>
      </w:divBdr>
    </w:div>
    <w:div w:id="99353316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1778237">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9958201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14972968">
      <w:bodyDiv w:val="1"/>
      <w:marLeft w:val="0"/>
      <w:marRight w:val="0"/>
      <w:marTop w:val="0"/>
      <w:marBottom w:val="0"/>
      <w:divBdr>
        <w:top w:val="none" w:sz="0" w:space="0" w:color="auto"/>
        <w:left w:val="none" w:sz="0" w:space="0" w:color="auto"/>
        <w:bottom w:val="none" w:sz="0" w:space="0" w:color="auto"/>
        <w:right w:val="none" w:sz="0" w:space="0" w:color="auto"/>
      </w:divBdr>
    </w:div>
    <w:div w:id="1240868675">
      <w:bodyDiv w:val="1"/>
      <w:marLeft w:val="0"/>
      <w:marRight w:val="0"/>
      <w:marTop w:val="0"/>
      <w:marBottom w:val="0"/>
      <w:divBdr>
        <w:top w:val="none" w:sz="0" w:space="0" w:color="auto"/>
        <w:left w:val="none" w:sz="0" w:space="0" w:color="auto"/>
        <w:bottom w:val="none" w:sz="0" w:space="0" w:color="auto"/>
        <w:right w:val="none" w:sz="0" w:space="0" w:color="auto"/>
      </w:divBdr>
    </w:div>
    <w:div w:id="1254321700">
      <w:bodyDiv w:val="1"/>
      <w:marLeft w:val="0"/>
      <w:marRight w:val="0"/>
      <w:marTop w:val="0"/>
      <w:marBottom w:val="0"/>
      <w:divBdr>
        <w:top w:val="none" w:sz="0" w:space="0" w:color="auto"/>
        <w:left w:val="none" w:sz="0" w:space="0" w:color="auto"/>
        <w:bottom w:val="none" w:sz="0" w:space="0" w:color="auto"/>
        <w:right w:val="none" w:sz="0" w:space="0" w:color="auto"/>
      </w:divBdr>
    </w:div>
    <w:div w:id="1260525398">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8326434">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4007661">
      <w:bodyDiv w:val="1"/>
      <w:marLeft w:val="0"/>
      <w:marRight w:val="0"/>
      <w:marTop w:val="0"/>
      <w:marBottom w:val="0"/>
      <w:divBdr>
        <w:top w:val="none" w:sz="0" w:space="0" w:color="auto"/>
        <w:left w:val="none" w:sz="0" w:space="0" w:color="auto"/>
        <w:bottom w:val="none" w:sz="0" w:space="0" w:color="auto"/>
        <w:right w:val="none" w:sz="0" w:space="0" w:color="auto"/>
      </w:divBdr>
      <w:divsChild>
        <w:div w:id="1932426150">
          <w:marLeft w:val="1080"/>
          <w:marRight w:val="0"/>
          <w:marTop w:val="100"/>
          <w:marBottom w:val="0"/>
          <w:divBdr>
            <w:top w:val="none" w:sz="0" w:space="0" w:color="auto"/>
            <w:left w:val="none" w:sz="0" w:space="0" w:color="auto"/>
            <w:bottom w:val="none" w:sz="0" w:space="0" w:color="auto"/>
            <w:right w:val="none" w:sz="0" w:space="0" w:color="auto"/>
          </w:divBdr>
        </w:div>
        <w:div w:id="1802530171">
          <w:marLeft w:val="1800"/>
          <w:marRight w:val="0"/>
          <w:marTop w:val="100"/>
          <w:marBottom w:val="0"/>
          <w:divBdr>
            <w:top w:val="none" w:sz="0" w:space="0" w:color="auto"/>
            <w:left w:val="none" w:sz="0" w:space="0" w:color="auto"/>
            <w:bottom w:val="none" w:sz="0" w:space="0" w:color="auto"/>
            <w:right w:val="none" w:sz="0" w:space="0" w:color="auto"/>
          </w:divBdr>
        </w:div>
        <w:div w:id="1496528395">
          <w:marLeft w:val="1800"/>
          <w:marRight w:val="0"/>
          <w:marTop w:val="100"/>
          <w:marBottom w:val="0"/>
          <w:divBdr>
            <w:top w:val="none" w:sz="0" w:space="0" w:color="auto"/>
            <w:left w:val="none" w:sz="0" w:space="0" w:color="auto"/>
            <w:bottom w:val="none" w:sz="0" w:space="0" w:color="auto"/>
            <w:right w:val="none" w:sz="0" w:space="0" w:color="auto"/>
          </w:divBdr>
        </w:div>
      </w:divsChild>
    </w:div>
    <w:div w:id="177474527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30908</TotalTime>
  <Pages>4</Pages>
  <Words>1458</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9756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2115</cp:revision>
  <cp:lastPrinted>2017-09-11T17:45:00Z</cp:lastPrinted>
  <dcterms:created xsi:type="dcterms:W3CDTF">2019-04-02T16:59:00Z</dcterms:created>
  <dcterms:modified xsi:type="dcterms:W3CDTF">2023-08-11T09:30:00Z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2022-11-03T10:22:55Z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9cec87d0-d676-4b2e-a85f-18072b430561</vt:lpwstr>
  </property>
  <property fmtid="{D5CDD505-2E9C-101B-9397-08002B2CF9AE}" pid="11" name="MSIP_Label_83bcef13-7cac-433f-ba1d-47a323951816_ContentBits">
    <vt:lpwstr>0</vt:lpwstr>
  </property>
</Properties>
</file>